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F7B64" w14:textId="77777777" w:rsidR="00457C6F" w:rsidRPr="00A70EF9" w:rsidRDefault="003475F8" w:rsidP="00E4340B">
      <w:pPr>
        <w:spacing w:line="276" w:lineRule="auto"/>
        <w:ind w:left="284" w:hanging="284"/>
        <w:jc w:val="righ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Załącznik nr 2 do SWZ</w:t>
      </w:r>
    </w:p>
    <w:p w14:paraId="64CD823E" w14:textId="77777777" w:rsidR="003475F8" w:rsidRDefault="003475F8" w:rsidP="00D6639D">
      <w:pPr>
        <w:spacing w:line="276" w:lineRule="auto"/>
        <w:jc w:val="center"/>
        <w:rPr>
          <w:rFonts w:asciiTheme="minorHAnsi" w:hAnsiTheme="minorHAnsi" w:cstheme="minorHAnsi"/>
          <w:bCs/>
        </w:rPr>
      </w:pPr>
    </w:p>
    <w:p w14:paraId="3B0A7956" w14:textId="77777777" w:rsidR="00457C6F" w:rsidRPr="00A70EF9" w:rsidRDefault="00457C6F" w:rsidP="00D6639D">
      <w:pPr>
        <w:spacing w:line="276" w:lineRule="auto"/>
        <w:jc w:val="center"/>
        <w:rPr>
          <w:rFonts w:asciiTheme="minorHAnsi" w:hAnsiTheme="minorHAnsi" w:cstheme="minorHAnsi"/>
          <w:bCs/>
        </w:rPr>
      </w:pPr>
      <w:r w:rsidRPr="00A70EF9">
        <w:rPr>
          <w:rFonts w:asciiTheme="minorHAnsi" w:hAnsiTheme="minorHAnsi" w:cstheme="minorHAnsi"/>
          <w:bCs/>
        </w:rPr>
        <w:t>Umowa</w:t>
      </w:r>
    </w:p>
    <w:p w14:paraId="1BDDB8E7" w14:textId="77777777" w:rsidR="00457C6F" w:rsidRPr="00A70EF9" w:rsidRDefault="00457C6F" w:rsidP="00D6639D">
      <w:pPr>
        <w:spacing w:line="276" w:lineRule="auto"/>
        <w:jc w:val="center"/>
        <w:rPr>
          <w:rFonts w:asciiTheme="minorHAnsi" w:hAnsiTheme="minorHAnsi" w:cstheme="minorHAnsi"/>
          <w:bCs/>
        </w:rPr>
      </w:pPr>
      <w:r w:rsidRPr="00A70EF9">
        <w:rPr>
          <w:rFonts w:asciiTheme="minorHAnsi" w:hAnsiTheme="minorHAnsi" w:cstheme="minorHAnsi"/>
          <w:bCs/>
        </w:rPr>
        <w:t>(Projektowane postanowienia umowy)</w:t>
      </w:r>
    </w:p>
    <w:p w14:paraId="240B3589" w14:textId="606221ED" w:rsidR="00457C6F" w:rsidRPr="00A70EF9" w:rsidRDefault="00457C6F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A70EF9">
        <w:rPr>
          <w:rFonts w:asciiTheme="minorHAnsi" w:hAnsiTheme="minorHAnsi" w:cstheme="minorHAnsi"/>
          <w:bCs/>
        </w:rPr>
        <w:t xml:space="preserve">zawarta w dniu </w:t>
      </w:r>
      <w:r w:rsidR="00B2604A">
        <w:rPr>
          <w:rFonts w:asciiTheme="minorHAnsi" w:hAnsiTheme="minorHAnsi" w:cstheme="minorHAnsi"/>
          <w:bCs/>
        </w:rPr>
        <w:t>…</w:t>
      </w:r>
      <w:r w:rsidRPr="00A70EF9">
        <w:rPr>
          <w:rFonts w:asciiTheme="minorHAnsi" w:hAnsiTheme="minorHAnsi" w:cstheme="minorHAnsi"/>
          <w:bCs/>
        </w:rPr>
        <w:t xml:space="preserve"> r. w Gdańsku</w:t>
      </w:r>
      <w:r w:rsidR="00802EE0" w:rsidRPr="008A68E0">
        <w:rPr>
          <w:rFonts w:asciiTheme="minorHAnsi" w:hAnsiTheme="minorHAnsi" w:cstheme="minorHAnsi"/>
          <w:bCs/>
        </w:rPr>
        <w:t>/* zawarta w formie elektronicznej, z dniem złożenia podpisu przez ostatniego z przedstawicieli Stron/*</w:t>
      </w:r>
      <w:r w:rsidRPr="00A70EF9">
        <w:rPr>
          <w:rFonts w:asciiTheme="minorHAnsi" w:hAnsiTheme="minorHAnsi" w:cstheme="minorHAnsi"/>
          <w:bCs/>
        </w:rPr>
        <w:t xml:space="preserve"> pomiędzy:</w:t>
      </w:r>
    </w:p>
    <w:p w14:paraId="5D118469" w14:textId="77777777" w:rsidR="00457C6F" w:rsidRPr="00A70EF9" w:rsidRDefault="00457C6F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3F5AA5">
        <w:rPr>
          <w:rFonts w:asciiTheme="minorHAnsi" w:hAnsiTheme="minorHAnsi" w:cstheme="minorHAnsi"/>
          <w:b/>
        </w:rPr>
        <w:t>Izbą Administracji Skarbowej w Gdańsku</w:t>
      </w:r>
      <w:r w:rsidRPr="00A70EF9">
        <w:rPr>
          <w:rFonts w:asciiTheme="minorHAnsi" w:hAnsiTheme="minorHAnsi" w:cstheme="minorHAnsi"/>
          <w:bCs/>
        </w:rPr>
        <w:t xml:space="preserve"> z siedzibą przy ul. Długiej 75/76, 80-831 Gdańsk, </w:t>
      </w:r>
      <w:r w:rsidR="006000F9">
        <w:rPr>
          <w:rFonts w:asciiTheme="minorHAnsi" w:hAnsiTheme="minorHAnsi" w:cstheme="minorHAnsi"/>
          <w:bCs/>
        </w:rPr>
        <w:br/>
      </w:r>
      <w:r w:rsidRPr="00A70EF9">
        <w:rPr>
          <w:rFonts w:asciiTheme="minorHAnsi" w:hAnsiTheme="minorHAnsi" w:cstheme="minorHAnsi"/>
          <w:bCs/>
        </w:rPr>
        <w:t>NIP: 5831237173, REGON</w:t>
      </w:r>
      <w:r w:rsidR="00D86190">
        <w:rPr>
          <w:rFonts w:asciiTheme="minorHAnsi" w:hAnsiTheme="minorHAnsi" w:cstheme="minorHAnsi"/>
          <w:bCs/>
        </w:rPr>
        <w:t>:</w:t>
      </w:r>
      <w:r w:rsidRPr="00A70EF9">
        <w:rPr>
          <w:rFonts w:asciiTheme="minorHAnsi" w:hAnsiTheme="minorHAnsi" w:cstheme="minorHAnsi"/>
          <w:bCs/>
        </w:rPr>
        <w:t xml:space="preserve"> 001021197,</w:t>
      </w:r>
    </w:p>
    <w:p w14:paraId="0411A077" w14:textId="6CFAB948" w:rsidR="00457C6F" w:rsidRPr="00A70EF9" w:rsidRDefault="00457C6F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A70EF9">
        <w:rPr>
          <w:rFonts w:asciiTheme="minorHAnsi" w:hAnsiTheme="minorHAnsi" w:cstheme="minorHAnsi"/>
          <w:bCs/>
        </w:rPr>
        <w:t xml:space="preserve">reprezentowaną przez: </w:t>
      </w:r>
      <w:r w:rsidR="00B2604A">
        <w:rPr>
          <w:rFonts w:asciiTheme="minorHAnsi" w:hAnsiTheme="minorHAnsi" w:cstheme="minorHAnsi"/>
          <w:bCs/>
        </w:rPr>
        <w:t>…,</w:t>
      </w:r>
    </w:p>
    <w:p w14:paraId="3345B36C" w14:textId="77777777" w:rsidR="00457C6F" w:rsidRPr="00A70EF9" w:rsidRDefault="00457C6F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A70EF9">
        <w:rPr>
          <w:rFonts w:asciiTheme="minorHAnsi" w:hAnsiTheme="minorHAnsi" w:cstheme="minorHAnsi"/>
          <w:bCs/>
        </w:rPr>
        <w:t>zwaną w dalszej części „Zamawiającym” lub „Stroną” umowy</w:t>
      </w:r>
    </w:p>
    <w:p w14:paraId="140106EF" w14:textId="77777777" w:rsidR="00457C6F" w:rsidRPr="00A70EF9" w:rsidRDefault="00457C6F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A70EF9">
        <w:rPr>
          <w:rFonts w:asciiTheme="minorHAnsi" w:hAnsiTheme="minorHAnsi" w:cstheme="minorHAnsi"/>
          <w:bCs/>
        </w:rPr>
        <w:t>a</w:t>
      </w:r>
    </w:p>
    <w:p w14:paraId="0673CA5B" w14:textId="4421E5EC" w:rsidR="00457C6F" w:rsidRPr="00A70EF9" w:rsidRDefault="00B2604A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</w:t>
      </w:r>
      <w:r w:rsidR="00457C6F" w:rsidRPr="00A70EF9">
        <w:rPr>
          <w:rFonts w:asciiTheme="minorHAnsi" w:hAnsiTheme="minorHAnsi" w:cstheme="minorHAnsi"/>
          <w:bCs/>
        </w:rPr>
        <w:t xml:space="preserve"> z siedzibą </w:t>
      </w:r>
      <w:r>
        <w:rPr>
          <w:rFonts w:asciiTheme="minorHAnsi" w:hAnsiTheme="minorHAnsi" w:cstheme="minorHAnsi"/>
          <w:bCs/>
        </w:rPr>
        <w:t xml:space="preserve">..., </w:t>
      </w:r>
      <w:r w:rsidR="00457C6F" w:rsidRPr="00A70EF9">
        <w:rPr>
          <w:rFonts w:asciiTheme="minorHAnsi" w:hAnsiTheme="minorHAnsi" w:cstheme="minorHAnsi"/>
          <w:bCs/>
        </w:rPr>
        <w:t>NIP</w:t>
      </w:r>
      <w:r w:rsidR="00D86190">
        <w:rPr>
          <w:rFonts w:asciiTheme="minorHAnsi" w:hAnsiTheme="minorHAnsi" w:cstheme="minorHAnsi"/>
          <w:bCs/>
        </w:rPr>
        <w:t xml:space="preserve">: </w:t>
      </w:r>
      <w:r>
        <w:rPr>
          <w:rFonts w:asciiTheme="minorHAnsi" w:hAnsiTheme="minorHAnsi" w:cstheme="minorHAnsi"/>
          <w:bCs/>
        </w:rPr>
        <w:t>…</w:t>
      </w:r>
      <w:r w:rsidR="00457C6F" w:rsidRPr="00A70EF9">
        <w:rPr>
          <w:rFonts w:asciiTheme="minorHAnsi" w:hAnsiTheme="minorHAnsi" w:cstheme="minorHAnsi"/>
          <w:bCs/>
        </w:rPr>
        <w:t>, R</w:t>
      </w:r>
      <w:r w:rsidR="00D86190">
        <w:rPr>
          <w:rFonts w:asciiTheme="minorHAnsi" w:hAnsiTheme="minorHAnsi" w:cstheme="minorHAnsi"/>
          <w:bCs/>
        </w:rPr>
        <w:t xml:space="preserve">EGON: </w:t>
      </w:r>
      <w:r>
        <w:rPr>
          <w:rFonts w:asciiTheme="minorHAnsi" w:hAnsiTheme="minorHAnsi" w:cstheme="minorHAnsi"/>
          <w:bCs/>
        </w:rPr>
        <w:t>…,</w:t>
      </w:r>
    </w:p>
    <w:p w14:paraId="2326BC22" w14:textId="2919EDD5" w:rsidR="00457C6F" w:rsidRPr="00A70EF9" w:rsidRDefault="00457C6F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A70EF9">
        <w:rPr>
          <w:rFonts w:asciiTheme="minorHAnsi" w:hAnsiTheme="minorHAnsi" w:cstheme="minorHAnsi"/>
          <w:bCs/>
        </w:rPr>
        <w:t xml:space="preserve">reprezentowanym przez: </w:t>
      </w:r>
      <w:r w:rsidR="00B2604A">
        <w:rPr>
          <w:rFonts w:asciiTheme="minorHAnsi" w:hAnsiTheme="minorHAnsi" w:cstheme="minorHAnsi"/>
          <w:bCs/>
        </w:rPr>
        <w:t>…,</w:t>
      </w:r>
    </w:p>
    <w:p w14:paraId="200C2B3C" w14:textId="77777777" w:rsidR="00457C6F" w:rsidRPr="00F07953" w:rsidRDefault="00457C6F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F07953">
        <w:rPr>
          <w:rFonts w:asciiTheme="minorHAnsi" w:hAnsiTheme="minorHAnsi" w:cstheme="minorHAnsi"/>
          <w:bCs/>
        </w:rPr>
        <w:t>zwanym w dalszej części umowy „Wykonawcą” lub „Stroną” umowy.</w:t>
      </w:r>
    </w:p>
    <w:p w14:paraId="0DE37032" w14:textId="77777777" w:rsidR="00D6639D" w:rsidRPr="00F07953" w:rsidRDefault="00D6639D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C4B9E91" w14:textId="71606969" w:rsidR="001A0FA6" w:rsidRDefault="001A0FA6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A0FA6">
        <w:rPr>
          <w:rFonts w:asciiTheme="minorHAnsi" w:hAnsiTheme="minorHAnsi" w:cstheme="minorHAnsi"/>
          <w:bCs/>
        </w:rPr>
        <w:t xml:space="preserve">Dofinansowanie zadania pn. „Poprawa efektywności energetycznej budynku Urzędu Skarbowego </w:t>
      </w:r>
      <w:r>
        <w:rPr>
          <w:rFonts w:asciiTheme="minorHAnsi" w:hAnsiTheme="minorHAnsi" w:cstheme="minorHAnsi"/>
          <w:bCs/>
        </w:rPr>
        <w:br/>
      </w:r>
      <w:r w:rsidRPr="001A0FA6">
        <w:rPr>
          <w:rFonts w:asciiTheme="minorHAnsi" w:hAnsiTheme="minorHAnsi" w:cstheme="minorHAnsi"/>
          <w:bCs/>
        </w:rPr>
        <w:t>w Słupsku”, nr FENX.01.01-IW.01-0288/24, umowa z dn. 7 listopada 2025 r. z Narodowym Funduszem Ochrony Środowiska i Gospodarki Wodnej.</w:t>
      </w:r>
    </w:p>
    <w:p w14:paraId="6953E802" w14:textId="68A6C532" w:rsidR="00457C6F" w:rsidRPr="00F07953" w:rsidRDefault="00457C6F" w:rsidP="00D6639D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F07953">
        <w:rPr>
          <w:rFonts w:asciiTheme="minorHAnsi" w:hAnsiTheme="minorHAnsi" w:cstheme="minorHAnsi"/>
          <w:bCs/>
        </w:rPr>
        <w:t>W wyniku przeprowadzonego postępowania o zamówienie publiczne w trybie tryb podstawowym bez negocjacji</w:t>
      </w:r>
      <w:r w:rsidR="00D6639D" w:rsidRPr="00F07953">
        <w:rPr>
          <w:rFonts w:asciiTheme="minorHAnsi" w:hAnsiTheme="minorHAnsi" w:cstheme="minorHAnsi"/>
          <w:bCs/>
        </w:rPr>
        <w:t xml:space="preserve"> (</w:t>
      </w:r>
      <w:r w:rsidR="00D6639D" w:rsidRPr="00867C90">
        <w:rPr>
          <w:rFonts w:asciiTheme="minorHAnsi" w:hAnsiTheme="minorHAnsi" w:cstheme="minorHAnsi"/>
          <w:bCs/>
        </w:rPr>
        <w:t xml:space="preserve">postępowanie nr </w:t>
      </w:r>
      <w:r w:rsidR="00E80CC6" w:rsidRPr="00867C90">
        <w:rPr>
          <w:rFonts w:asciiTheme="minorHAnsi" w:hAnsiTheme="minorHAnsi" w:cstheme="minorHAnsi"/>
          <w:bCs/>
        </w:rPr>
        <w:t>2201-ILZ.260</w:t>
      </w:r>
      <w:r w:rsidR="00A54A56">
        <w:rPr>
          <w:rFonts w:asciiTheme="minorHAnsi" w:hAnsiTheme="minorHAnsi" w:cstheme="minorHAnsi"/>
          <w:bCs/>
        </w:rPr>
        <w:t>.6</w:t>
      </w:r>
      <w:r w:rsidR="00487024" w:rsidRPr="00867C90">
        <w:rPr>
          <w:rFonts w:asciiTheme="minorHAnsi" w:hAnsiTheme="minorHAnsi" w:cstheme="minorHAnsi"/>
          <w:bCs/>
        </w:rPr>
        <w:t>.</w:t>
      </w:r>
      <w:r w:rsidRPr="00867C90">
        <w:rPr>
          <w:rFonts w:asciiTheme="minorHAnsi" w:hAnsiTheme="minorHAnsi" w:cstheme="minorHAnsi"/>
          <w:bCs/>
        </w:rPr>
        <w:t>202</w:t>
      </w:r>
      <w:r w:rsidR="0009023D">
        <w:rPr>
          <w:rFonts w:asciiTheme="minorHAnsi" w:hAnsiTheme="minorHAnsi" w:cstheme="minorHAnsi"/>
          <w:bCs/>
        </w:rPr>
        <w:t>6</w:t>
      </w:r>
      <w:r w:rsidRPr="00867C90">
        <w:rPr>
          <w:rFonts w:asciiTheme="minorHAnsi" w:hAnsiTheme="minorHAnsi" w:cstheme="minorHAnsi"/>
          <w:bCs/>
        </w:rPr>
        <w:t>), na</w:t>
      </w:r>
      <w:r w:rsidRPr="00F07953">
        <w:rPr>
          <w:rFonts w:asciiTheme="minorHAnsi" w:hAnsiTheme="minorHAnsi" w:cstheme="minorHAnsi"/>
          <w:bCs/>
        </w:rPr>
        <w:t xml:space="preserve"> podstawie przepisów Ustawy z dnia </w:t>
      </w:r>
      <w:r w:rsidR="009E4920">
        <w:rPr>
          <w:rFonts w:asciiTheme="minorHAnsi" w:hAnsiTheme="minorHAnsi" w:cstheme="minorHAnsi"/>
          <w:bCs/>
        </w:rPr>
        <w:br/>
      </w:r>
      <w:r w:rsidRPr="00F07953">
        <w:rPr>
          <w:rFonts w:asciiTheme="minorHAnsi" w:hAnsiTheme="minorHAnsi" w:cstheme="minorHAnsi"/>
          <w:bCs/>
        </w:rPr>
        <w:t xml:space="preserve">11 </w:t>
      </w:r>
      <w:r w:rsidRPr="00802EE0">
        <w:rPr>
          <w:rFonts w:asciiTheme="minorHAnsi" w:hAnsiTheme="minorHAnsi" w:cstheme="minorHAnsi"/>
          <w:bCs/>
        </w:rPr>
        <w:t xml:space="preserve">września 2019 r. Prawo zamówień </w:t>
      </w:r>
      <w:r w:rsidR="00460A10" w:rsidRPr="00802EE0">
        <w:rPr>
          <w:rFonts w:asciiTheme="minorHAnsi" w:hAnsiTheme="minorHAnsi" w:cstheme="minorHAnsi"/>
          <w:bCs/>
        </w:rPr>
        <w:t>publicznych (j.t. Dz. U.</w:t>
      </w:r>
      <w:r w:rsidR="00DA4386">
        <w:rPr>
          <w:rFonts w:asciiTheme="minorHAnsi" w:hAnsiTheme="minorHAnsi" w:cstheme="minorHAnsi"/>
          <w:bCs/>
        </w:rPr>
        <w:t xml:space="preserve"> z</w:t>
      </w:r>
      <w:r w:rsidR="00460A10" w:rsidRPr="00802EE0">
        <w:rPr>
          <w:rFonts w:asciiTheme="minorHAnsi" w:hAnsiTheme="minorHAnsi" w:cstheme="minorHAnsi"/>
          <w:bCs/>
        </w:rPr>
        <w:t xml:space="preserve"> 202</w:t>
      </w:r>
      <w:r w:rsidR="00DD5158" w:rsidRPr="00802EE0">
        <w:rPr>
          <w:rFonts w:asciiTheme="minorHAnsi" w:hAnsiTheme="minorHAnsi" w:cstheme="minorHAnsi"/>
          <w:bCs/>
        </w:rPr>
        <w:t>4</w:t>
      </w:r>
      <w:r w:rsidR="00460A10" w:rsidRPr="00802EE0">
        <w:rPr>
          <w:rFonts w:asciiTheme="minorHAnsi" w:hAnsiTheme="minorHAnsi" w:cstheme="minorHAnsi"/>
          <w:bCs/>
        </w:rPr>
        <w:t xml:space="preserve"> poz. 1</w:t>
      </w:r>
      <w:r w:rsidR="00DD5158" w:rsidRPr="00802EE0">
        <w:rPr>
          <w:rFonts w:asciiTheme="minorHAnsi" w:hAnsiTheme="minorHAnsi" w:cstheme="minorHAnsi"/>
          <w:bCs/>
        </w:rPr>
        <w:t>32</w:t>
      </w:r>
      <w:r w:rsidR="00460A10" w:rsidRPr="00802EE0">
        <w:rPr>
          <w:rFonts w:asciiTheme="minorHAnsi" w:hAnsiTheme="minorHAnsi" w:cstheme="minorHAnsi"/>
          <w:bCs/>
        </w:rPr>
        <w:t>0</w:t>
      </w:r>
      <w:r w:rsidRPr="00802EE0">
        <w:rPr>
          <w:rFonts w:asciiTheme="minorHAnsi" w:hAnsiTheme="minorHAnsi" w:cstheme="minorHAnsi"/>
          <w:bCs/>
        </w:rPr>
        <w:t>) zwanej</w:t>
      </w:r>
      <w:r w:rsidRPr="00F07953">
        <w:rPr>
          <w:rFonts w:asciiTheme="minorHAnsi" w:hAnsiTheme="minorHAnsi" w:cstheme="minorHAnsi"/>
          <w:bCs/>
        </w:rPr>
        <w:t xml:space="preserve"> dalej Ustawą </w:t>
      </w:r>
      <w:r w:rsidR="009E4920">
        <w:rPr>
          <w:rFonts w:asciiTheme="minorHAnsi" w:hAnsiTheme="minorHAnsi" w:cstheme="minorHAnsi"/>
          <w:bCs/>
        </w:rPr>
        <w:br/>
      </w:r>
      <w:r w:rsidRPr="00F07953">
        <w:rPr>
          <w:rFonts w:asciiTheme="minorHAnsi" w:hAnsiTheme="minorHAnsi" w:cstheme="minorHAnsi"/>
          <w:bCs/>
        </w:rPr>
        <w:t xml:space="preserve">lub </w:t>
      </w:r>
      <w:proofErr w:type="spellStart"/>
      <w:r w:rsidRPr="00F07953">
        <w:rPr>
          <w:rFonts w:asciiTheme="minorHAnsi" w:hAnsiTheme="minorHAnsi" w:cstheme="minorHAnsi"/>
          <w:bCs/>
        </w:rPr>
        <w:t>Pzp</w:t>
      </w:r>
      <w:proofErr w:type="spellEnd"/>
      <w:r w:rsidRPr="00F07953">
        <w:rPr>
          <w:rFonts w:asciiTheme="minorHAnsi" w:hAnsiTheme="minorHAnsi" w:cstheme="minorHAnsi"/>
          <w:bCs/>
        </w:rPr>
        <w:t>, zawarto umowę o następującej treści:</w:t>
      </w:r>
    </w:p>
    <w:p w14:paraId="52F87742" w14:textId="77777777" w:rsidR="00457C6F" w:rsidRPr="00F07953" w:rsidRDefault="00457C6F" w:rsidP="00457C6F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1D8493F9" w14:textId="77777777" w:rsidR="00A0388E" w:rsidRDefault="00457C6F" w:rsidP="00457C6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F07953">
        <w:rPr>
          <w:rFonts w:asciiTheme="minorHAnsi" w:hAnsiTheme="minorHAnsi" w:cstheme="minorHAnsi"/>
          <w:b/>
          <w:bCs/>
        </w:rPr>
        <w:t>§ 1</w:t>
      </w:r>
      <w:r w:rsidRPr="00F07953">
        <w:rPr>
          <w:rFonts w:asciiTheme="minorHAnsi" w:hAnsiTheme="minorHAnsi" w:cstheme="minorHAnsi"/>
          <w:b/>
        </w:rPr>
        <w:t xml:space="preserve"> </w:t>
      </w:r>
    </w:p>
    <w:p w14:paraId="2103F359" w14:textId="6B364F14" w:rsidR="00457C6F" w:rsidRPr="00F07953" w:rsidRDefault="00457C6F" w:rsidP="00457C6F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F07953">
        <w:rPr>
          <w:rFonts w:asciiTheme="minorHAnsi" w:hAnsiTheme="minorHAnsi" w:cstheme="minorHAnsi"/>
          <w:b/>
          <w:bCs/>
        </w:rPr>
        <w:t>Przedmiot umowy</w:t>
      </w:r>
    </w:p>
    <w:p w14:paraId="025D7CE4" w14:textId="3903A0F6" w:rsidR="00E4340B" w:rsidRPr="00E4340B" w:rsidRDefault="00457C6F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F07953">
        <w:rPr>
          <w:rFonts w:asciiTheme="minorHAnsi" w:hAnsiTheme="minorHAnsi" w:cstheme="minorHAnsi"/>
        </w:rPr>
        <w:t>Zamawiający powierza, a Wykonawca przyjmuje do wykonania</w:t>
      </w:r>
      <w:r w:rsidR="00A54A56">
        <w:rPr>
          <w:rFonts w:asciiTheme="minorHAnsi" w:hAnsiTheme="minorHAnsi" w:cstheme="minorHAnsi"/>
        </w:rPr>
        <w:t xml:space="preserve"> nadzór inwestorski nad</w:t>
      </w:r>
      <w:r w:rsidRPr="00F07953">
        <w:rPr>
          <w:rFonts w:asciiTheme="minorHAnsi" w:hAnsiTheme="minorHAnsi" w:cstheme="minorHAnsi"/>
        </w:rPr>
        <w:t xml:space="preserve"> robot</w:t>
      </w:r>
      <w:r w:rsidR="00A54A56">
        <w:rPr>
          <w:rFonts w:asciiTheme="minorHAnsi" w:hAnsiTheme="minorHAnsi" w:cstheme="minorHAnsi"/>
        </w:rPr>
        <w:t>ami</w:t>
      </w:r>
      <w:r w:rsidRPr="00F07953">
        <w:rPr>
          <w:rFonts w:asciiTheme="minorHAnsi" w:hAnsiTheme="minorHAnsi" w:cstheme="minorHAnsi"/>
        </w:rPr>
        <w:t xml:space="preserve"> budowlan</w:t>
      </w:r>
      <w:r w:rsidR="00A54A56">
        <w:rPr>
          <w:rFonts w:asciiTheme="minorHAnsi" w:hAnsiTheme="minorHAnsi" w:cstheme="minorHAnsi"/>
        </w:rPr>
        <w:t>ymi</w:t>
      </w:r>
      <w:r w:rsidRPr="00F07953">
        <w:rPr>
          <w:rFonts w:asciiTheme="minorHAnsi" w:hAnsiTheme="minorHAnsi" w:cstheme="minorHAnsi"/>
        </w:rPr>
        <w:t xml:space="preserve"> polegając</w:t>
      </w:r>
      <w:r w:rsidR="00A54A56">
        <w:rPr>
          <w:rFonts w:asciiTheme="minorHAnsi" w:hAnsiTheme="minorHAnsi" w:cstheme="minorHAnsi"/>
        </w:rPr>
        <w:t>ymi</w:t>
      </w:r>
      <w:r w:rsidRPr="00F07953">
        <w:rPr>
          <w:rFonts w:asciiTheme="minorHAnsi" w:hAnsiTheme="minorHAnsi" w:cstheme="minorHAnsi"/>
        </w:rPr>
        <w:t xml:space="preserve"> na </w:t>
      </w:r>
      <w:r w:rsidR="0009023D">
        <w:rPr>
          <w:rFonts w:asciiTheme="minorHAnsi" w:hAnsiTheme="minorHAnsi" w:cstheme="minorHAnsi"/>
        </w:rPr>
        <w:t xml:space="preserve">wykonaniu termomodernizacji budynku Urzędu Skarbowego </w:t>
      </w:r>
      <w:r w:rsidR="00A54A56">
        <w:rPr>
          <w:rFonts w:asciiTheme="minorHAnsi" w:hAnsiTheme="minorHAnsi" w:cstheme="minorHAnsi"/>
        </w:rPr>
        <w:br/>
      </w:r>
      <w:r w:rsidR="0009023D">
        <w:rPr>
          <w:rFonts w:asciiTheme="minorHAnsi" w:hAnsiTheme="minorHAnsi" w:cstheme="minorHAnsi"/>
        </w:rPr>
        <w:t>w Słupsku</w:t>
      </w:r>
      <w:r w:rsidR="004B4C55">
        <w:rPr>
          <w:rFonts w:asciiTheme="minorHAnsi" w:hAnsiTheme="minorHAnsi" w:cstheme="minorHAnsi"/>
        </w:rPr>
        <w:t>,</w:t>
      </w:r>
      <w:r w:rsidR="004B4C55" w:rsidRPr="004B4C55">
        <w:t xml:space="preserve"> </w:t>
      </w:r>
      <w:r w:rsidR="004B4C55" w:rsidRPr="004B4C55">
        <w:rPr>
          <w:rFonts w:asciiTheme="minorHAnsi" w:hAnsiTheme="minorHAnsi" w:cstheme="minorHAnsi"/>
        </w:rPr>
        <w:t>ul. Szczecińska 59</w:t>
      </w:r>
      <w:r w:rsidR="004B4C55">
        <w:rPr>
          <w:rFonts w:asciiTheme="minorHAnsi" w:hAnsiTheme="minorHAnsi" w:cstheme="minorHAnsi"/>
        </w:rPr>
        <w:t>.</w:t>
      </w:r>
      <w:r w:rsidR="004B4C55" w:rsidRPr="004B4C55">
        <w:rPr>
          <w:rFonts w:asciiTheme="minorHAnsi" w:hAnsiTheme="minorHAnsi" w:cstheme="minorHAnsi"/>
        </w:rPr>
        <w:t xml:space="preserve"> </w:t>
      </w:r>
      <w:r w:rsidR="00E4340B">
        <w:rPr>
          <w:rFonts w:asciiTheme="minorHAnsi" w:hAnsiTheme="minorHAnsi" w:cstheme="minorHAnsi"/>
        </w:rPr>
        <w:t xml:space="preserve">Nadzór obejmuje branże: </w:t>
      </w:r>
      <w:r w:rsidR="00E4340B" w:rsidRPr="009E7EAB">
        <w:rPr>
          <w:rFonts w:cs="Calibri"/>
          <w:lang w:eastAsia="pl-PL"/>
        </w:rPr>
        <w:t>konstrukcyjno-budowlan</w:t>
      </w:r>
      <w:r w:rsidR="00E4340B">
        <w:rPr>
          <w:rFonts w:cs="Calibri"/>
          <w:lang w:eastAsia="pl-PL"/>
        </w:rPr>
        <w:t>ą</w:t>
      </w:r>
      <w:r w:rsidR="00E4340B" w:rsidRPr="009E7EAB">
        <w:rPr>
          <w:rFonts w:cs="Calibri"/>
          <w:lang w:eastAsia="pl-PL"/>
        </w:rPr>
        <w:t>, instalacji elektrycznych</w:t>
      </w:r>
      <w:r w:rsidR="00E4340B">
        <w:rPr>
          <w:rFonts w:cs="Calibri"/>
          <w:lang w:eastAsia="pl-PL"/>
        </w:rPr>
        <w:t xml:space="preserve"> oraz </w:t>
      </w:r>
      <w:r w:rsidR="00E4340B" w:rsidRPr="009E7EAB">
        <w:rPr>
          <w:rFonts w:cs="Calibri"/>
          <w:lang w:eastAsia="pl-PL"/>
        </w:rPr>
        <w:t>sanitarnych</w:t>
      </w:r>
      <w:r w:rsidR="00E4340B">
        <w:rPr>
          <w:rFonts w:cs="Calibri"/>
          <w:lang w:eastAsia="pl-PL"/>
        </w:rPr>
        <w:t>.</w:t>
      </w:r>
    </w:p>
    <w:p w14:paraId="7BF32341" w14:textId="1BE2469A" w:rsidR="00E4340B" w:rsidRPr="00E4340B" w:rsidRDefault="00E4340B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E4340B">
        <w:t>Przedmiotem umowy jest:</w:t>
      </w:r>
    </w:p>
    <w:p w14:paraId="2896807B" w14:textId="1C41A3A0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pełnienie obowiązków inspektora nadzoru inwestorskiego: reprezentowanie Zamawiającego </w:t>
      </w:r>
      <w:r>
        <w:br/>
        <w:t>na budowie przez sprawowanie kontroli zgodności jej realizacji  z  dokumentacją techniczną, specyfikacjami technicznymi wykonania i odbioru robót, przepisami i zasadami wiedzy technicznej,</w:t>
      </w:r>
    </w:p>
    <w:p w14:paraId="30CBC29B" w14:textId="0CEA0922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informowanie Zamawiającego, co do wystąpienia zagrożenia w dotrzymaniu przez Wykonawcę terminu końcowego realizacji przedmiotu </w:t>
      </w:r>
      <w:r w:rsidR="00AC10CD">
        <w:t>u</w:t>
      </w:r>
      <w:r>
        <w:t>mowy,</w:t>
      </w:r>
    </w:p>
    <w:p w14:paraId="13F57892" w14:textId="720A669B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podejmowanie decyzji o dopuszczeniu do stosowania (lub odrzuceniu) materiałów i urządzeń przewidzianych do realizacji robót, w oparciu o przepisy, normy i wymagania sformułowane </w:t>
      </w:r>
      <w:r>
        <w:br/>
        <w:t>w umowie z Wykonawcą robót, dokumentacji technicznej i specyfikacjach technicznych wykonania i odbioru robót,</w:t>
      </w:r>
    </w:p>
    <w:p w14:paraId="4B1F3EB9" w14:textId="1443B580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kontrolowanie jakości wykonania robót i wbudowanych materiałów, zgodnie z projektem technicznym, specyfikacjami technicznymi oraz obowiązującymi przepisami i normami. Kontrola </w:t>
      </w:r>
      <w:r>
        <w:lastRenderedPageBreak/>
        <w:t xml:space="preserve">i archiwizacja dokumentów potwierdzających dopuszczenia wbudowanych materiałów </w:t>
      </w:r>
      <w:r>
        <w:br/>
        <w:t>do obrotu i stosowania w budownictwie,</w:t>
      </w:r>
    </w:p>
    <w:p w14:paraId="08B61634" w14:textId="0F540807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wydawanie kierownikowi budowy i kierownikom robót poleceń, potwierdzonych wpisem </w:t>
      </w:r>
      <w:r>
        <w:br/>
        <w:t>do dziennika prowadzonych prac, dotyczących usunięcia nieprawidłowości i zagrożeń, wykonania prób lub badań, także wymagających odkrycia robót lub elementów zakrytych oraz przedstawienia ekspertyz dotyczących prowadzonych robót budowlanych,</w:t>
      </w:r>
    </w:p>
    <w:p w14:paraId="4C7E77F2" w14:textId="25C4B1C3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kontrolowanie prowadzonego dziennika prowadzonych prac i dokonywania w nim na bieżąco, zgodnie z postępem prac, wpisów stwierdzających wszystkie okoliczności mające znaczenie </w:t>
      </w:r>
      <w:r>
        <w:br/>
        <w:t>dla oceny właściwego wykonania robót,</w:t>
      </w:r>
    </w:p>
    <w:p w14:paraId="2ACC5B74" w14:textId="199010E1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>uczestniczenie w przekazywaniu placu budowy, próbach i odbiorach oraz dokonywaniu odbiorów częściowych i końcowych inwestycji,</w:t>
      </w:r>
    </w:p>
    <w:p w14:paraId="7CDD3120" w14:textId="4007D8E4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>wstrzymanie dalszych robót budowlanych, o ile ich kontynuacja mogłaby wywołać zagrożenie bądź spowodować niedopuszczalną niezgodność z projektem,</w:t>
      </w:r>
    </w:p>
    <w:p w14:paraId="4CB29D79" w14:textId="2C45D6E2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>przygotowanie zadania inwestycyjnego do odbioru końcowego poprzez sprawdzenie dokumentacji powykonawczej,</w:t>
      </w:r>
    </w:p>
    <w:p w14:paraId="7B5006BE" w14:textId="65297B9A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>sprawdzanie dokumentów rozliczeniowych Wykonawcy na wszystkich etapach rozliczenia (częściowych i końcowym),</w:t>
      </w:r>
    </w:p>
    <w:p w14:paraId="481F946B" w14:textId="21503F77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>bieżące informowanie Zamawiającego o postępie prac,</w:t>
      </w:r>
    </w:p>
    <w:p w14:paraId="7E8DAE33" w14:textId="21C4EF97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>udział w naradach koordynacyjnych oraz spotkaniach z Wykonawcą robót,</w:t>
      </w:r>
    </w:p>
    <w:p w14:paraId="1C60D8DC" w14:textId="6BAE14D0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nadzorowanie budowy w takich odstępach czasu, aby była zapewniona skuteczność nadzoru oraz na każde żądanie Zamawiającego, a także, w wyjątkowych sytuacjach, niezwłocznie, </w:t>
      </w:r>
      <w:r>
        <w:br/>
        <w:t>gdy obecność inspektora nadzoru będzie nieodzowna dla toczących się robót budowlanych,</w:t>
      </w:r>
    </w:p>
    <w:p w14:paraId="4A6C2CFD" w14:textId="106150E6" w:rsidR="00401E12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inspektor ma obowiązek potwierdzania w dzienniku prowadzonych prac swojej obecności </w:t>
      </w:r>
      <w:r>
        <w:br/>
        <w:t>na placu budowy,</w:t>
      </w:r>
    </w:p>
    <w:p w14:paraId="52BB3EC9" w14:textId="46CA2C47" w:rsidR="00E4340B" w:rsidRDefault="00401E12" w:rsidP="00DB333A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</w:pPr>
      <w:r>
        <w:t xml:space="preserve">nadzorowanie prac niewyszczególnionych w umowie z Wykonawcą robót, nieprzewidzianych w SWZ oraz przedmiarze robót, jeżeli są one niezbędne ze względu na należyte wykonanie inwestycji (bezpieczeństwo realizacji robót, zabezpieczenie przed awariami, właściwa jakość </w:t>
      </w:r>
      <w:r>
        <w:br/>
        <w:t>i kompletność robót).</w:t>
      </w:r>
    </w:p>
    <w:p w14:paraId="71EA2C3D" w14:textId="3825A6F2" w:rsidR="00E4340B" w:rsidRPr="00611DD7" w:rsidRDefault="00E4340B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E4340B">
        <w:t xml:space="preserve">Wykonawca oświadcza, że obowiązki będzie wykonywał z należytą starannością, zgodnie   z obowiązującymi przepisami ustawy z dnia 7 lipca 1994 r Prawo Budowlane, standardami, zasadami sztuki budowlanej, etyką zawodową oraz postanowieniami </w:t>
      </w:r>
      <w:r w:rsidR="00AC10CD">
        <w:t>u</w:t>
      </w:r>
      <w:r w:rsidRPr="00E4340B">
        <w:t>mowy.</w:t>
      </w:r>
    </w:p>
    <w:p w14:paraId="70142A68" w14:textId="49008AB9" w:rsidR="00611DD7" w:rsidRPr="00867C90" w:rsidRDefault="00611DD7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67C90">
        <w:rPr>
          <w:rFonts w:asciiTheme="minorHAnsi" w:hAnsiTheme="minorHAnsi" w:cstheme="minorHAnsi"/>
        </w:rPr>
        <w:t xml:space="preserve">Zamawiający zgodnie z art. 95 ust. 1 Ustawy wymaga, aby Wykonawca lub podwykonawca </w:t>
      </w:r>
      <w:r w:rsidRPr="00802EE0">
        <w:rPr>
          <w:rFonts w:asciiTheme="minorHAnsi" w:hAnsiTheme="minorHAnsi" w:cstheme="minorHAnsi"/>
        </w:rPr>
        <w:t xml:space="preserve">zatrudniał na umowę o pracę wszystkie osoby uczestniczące w realizacji zamówienia, wykonujące prace budowlane w zakresie prac remontowych tj. prace w rozumieniu art. 22 § 1 Kodeksu pracy (j.t. Dz. U. </w:t>
      </w:r>
      <w:r>
        <w:rPr>
          <w:rFonts w:asciiTheme="minorHAnsi" w:hAnsiTheme="minorHAnsi" w:cstheme="minorHAnsi"/>
        </w:rPr>
        <w:t xml:space="preserve">z </w:t>
      </w:r>
      <w:r w:rsidRPr="00802EE0">
        <w:rPr>
          <w:rFonts w:asciiTheme="minorHAnsi" w:hAnsiTheme="minorHAnsi" w:cstheme="minorHAnsi"/>
        </w:rPr>
        <w:t>2025 poz. 277). Wymóg nie dotyczy osób fizycznych prowadzących osobiście działalność gospodarczą w sytuacji, gdy same wykonują</w:t>
      </w:r>
      <w:r w:rsidRPr="00867C90">
        <w:rPr>
          <w:rFonts w:asciiTheme="minorHAnsi" w:hAnsiTheme="minorHAnsi" w:cstheme="minorHAnsi"/>
        </w:rPr>
        <w:t xml:space="preserve"> czynności w toku realizacji umowy oraz wspólników spółek osobowych (np. jawnej, partnerskiej) samodzielnie wykonujących czynności w toku realizacji umowy.     </w:t>
      </w:r>
    </w:p>
    <w:p w14:paraId="50ABB956" w14:textId="29AD78E6" w:rsidR="00611DD7" w:rsidRPr="00867C90" w:rsidRDefault="00611DD7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67C90">
        <w:rPr>
          <w:rFonts w:asciiTheme="minorHAnsi" w:hAnsiTheme="minorHAnsi" w:cstheme="minorHAnsi"/>
        </w:rPr>
        <w:t xml:space="preserve">Przed przystąpieniem do wykonywania prac, nie później jednak niż w dniu protokolarnego przekazania terenu budowy, Wykonawca zobowiązany jest złożyć Zamawiającemu oświadczenie, że wszystkie osoby, które będą wykonywały te prace są zatrudnione przez Wykonawcę </w:t>
      </w:r>
      <w:r>
        <w:rPr>
          <w:rFonts w:asciiTheme="minorHAnsi" w:hAnsiTheme="minorHAnsi" w:cstheme="minorHAnsi"/>
        </w:rPr>
        <w:br/>
      </w:r>
      <w:r w:rsidRPr="00867C90">
        <w:rPr>
          <w:rFonts w:asciiTheme="minorHAnsi" w:hAnsiTheme="minorHAnsi" w:cstheme="minorHAnsi"/>
        </w:rPr>
        <w:t xml:space="preserve">lub podwykonawcę na umowę o pracę. W oświadczeniu należy podać imiona i nazwiska tych osób, </w:t>
      </w:r>
      <w:r w:rsidRPr="00867C90">
        <w:rPr>
          <w:rFonts w:asciiTheme="minorHAnsi" w:hAnsiTheme="minorHAnsi" w:cstheme="minorHAnsi"/>
        </w:rPr>
        <w:lastRenderedPageBreak/>
        <w:t>zakres wykonywania prac oraz rodzaj zatrudnienia.</w:t>
      </w:r>
    </w:p>
    <w:p w14:paraId="66F20543" w14:textId="77777777" w:rsidR="00611DD7" w:rsidRPr="00867C90" w:rsidRDefault="00611DD7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67C90">
        <w:rPr>
          <w:rFonts w:asciiTheme="minorHAnsi" w:hAnsiTheme="minorHAnsi" w:cstheme="minorHAnsi"/>
        </w:rPr>
        <w:t xml:space="preserve">Wykonawca przyjmując do realizacji zamówienie zapewnia, że osoby te, zatrudnione zostaną </w:t>
      </w:r>
      <w:r w:rsidRPr="00867C90">
        <w:rPr>
          <w:rFonts w:asciiTheme="minorHAnsi" w:hAnsiTheme="minorHAnsi" w:cstheme="minorHAnsi"/>
        </w:rPr>
        <w:br/>
        <w:t>w wymiarze czasu pracy odpowiadającym czasowi faktycznie wykonywanych robót.</w:t>
      </w:r>
    </w:p>
    <w:p w14:paraId="6DC0C031" w14:textId="77777777" w:rsidR="00611DD7" w:rsidRPr="00867C90" w:rsidRDefault="00611DD7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67C90">
        <w:rPr>
          <w:rFonts w:asciiTheme="minorHAnsi" w:hAnsiTheme="minorHAnsi" w:cstheme="minorHAnsi"/>
        </w:rPr>
        <w:t>Osoby, o których mowa w ust. 4, powinny być zatrudnione nieprzerwanie przez cały okres obowiązywania umowy.</w:t>
      </w:r>
    </w:p>
    <w:p w14:paraId="169A0460" w14:textId="77777777" w:rsidR="00611DD7" w:rsidRPr="00867C90" w:rsidRDefault="00611DD7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67C90">
        <w:rPr>
          <w:rFonts w:asciiTheme="minorHAnsi" w:hAnsiTheme="minorHAnsi" w:cstheme="minorHAnsi"/>
        </w:rPr>
        <w:t xml:space="preserve">Zamawiający dopuszcza zmianę osób podlegających zatrudnieniu zgodnie z wymogami określonymi w ust. 4. </w:t>
      </w:r>
    </w:p>
    <w:p w14:paraId="2DA691FF" w14:textId="77777777" w:rsidR="00611DD7" w:rsidRPr="00867C90" w:rsidRDefault="00611DD7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67C90">
        <w:rPr>
          <w:rFonts w:asciiTheme="minorHAnsi" w:hAnsiTheme="minorHAnsi" w:cstheme="minorHAnsi"/>
        </w:rPr>
        <w:t xml:space="preserve">Zamawiający ma prawo w każdym czasie obowiązywania umowy zwrócić się pisemnie </w:t>
      </w:r>
      <w:r w:rsidRPr="00867C90">
        <w:rPr>
          <w:rFonts w:asciiTheme="minorHAnsi" w:hAnsiTheme="minorHAnsi" w:cstheme="minorHAnsi"/>
        </w:rPr>
        <w:br/>
        <w:t xml:space="preserve">do Wykonawcy o przedstawienie dokumentacji dotyczącej zatrudnienia pracowników </w:t>
      </w:r>
      <w:r w:rsidRPr="00867C90">
        <w:rPr>
          <w:rFonts w:asciiTheme="minorHAnsi" w:hAnsiTheme="minorHAnsi" w:cstheme="minorHAnsi"/>
        </w:rPr>
        <w:br/>
        <w:t>na umowę o pracę, w szczególności zanonimizowanych umów o pracę, dokumentów potwierdzających opłacanie składek na ubezpieczenie społeczne i zdrowotne, zanonimizowanych dowodów potwierdzających zgłoszenie pracownika przez pracodawcę do ubezpieczeń. Wykonawca ma obowiązek przedłożyć Zamawiającemu ww. dokumentację w terminie 5 dni od daty wezwania.</w:t>
      </w:r>
    </w:p>
    <w:p w14:paraId="6A3BA32C" w14:textId="77777777" w:rsidR="00611DD7" w:rsidRPr="00867C90" w:rsidRDefault="00611DD7" w:rsidP="00DB333A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67C90">
        <w:rPr>
          <w:rFonts w:asciiTheme="minorHAnsi" w:hAnsiTheme="minorHAnsi" w:cstheme="minorHAnsi"/>
        </w:rPr>
        <w:t>Niezłożenie przez Wykonawcę w wyznaczonym przez Zamawiającego terminie żądanych przez Zamawiającego dowodów potwierdzających spełnienie przez Wykonawcę lub podwykonawcę wymogu zatrudnienia na umowę o pracę, traktowane będzie jako niespełnienie przez Wykonawcę lub podwykonawcę wymogu, o którym mowa w ust. 4.</w:t>
      </w:r>
    </w:p>
    <w:p w14:paraId="6FF7A905" w14:textId="77777777" w:rsidR="00E4340B" w:rsidRPr="009E7EAB" w:rsidRDefault="00E4340B" w:rsidP="00E4340B">
      <w:pPr>
        <w:autoSpaceDE w:val="0"/>
        <w:autoSpaceDN w:val="0"/>
        <w:adjustRightInd w:val="0"/>
        <w:spacing w:line="276" w:lineRule="auto"/>
        <w:ind w:left="989"/>
        <w:rPr>
          <w:rFonts w:cs="Calibri"/>
          <w:lang w:eastAsia="pl-PL"/>
        </w:rPr>
      </w:pPr>
    </w:p>
    <w:p w14:paraId="0B1C27A5" w14:textId="77777777" w:rsidR="00E4340B" w:rsidRPr="00C330CE" w:rsidRDefault="00E4340B" w:rsidP="00C330CE">
      <w:pPr>
        <w:jc w:val="center"/>
        <w:rPr>
          <w:b/>
          <w:bCs/>
        </w:rPr>
      </w:pPr>
      <w:r w:rsidRPr="00C330CE">
        <w:rPr>
          <w:b/>
          <w:bCs/>
        </w:rPr>
        <w:t>§ 2</w:t>
      </w:r>
    </w:p>
    <w:p w14:paraId="52299E1C" w14:textId="7E5D23C9" w:rsidR="00E4340B" w:rsidRDefault="00E4340B" w:rsidP="00C330CE">
      <w:pPr>
        <w:jc w:val="center"/>
        <w:rPr>
          <w:b/>
          <w:bCs/>
        </w:rPr>
      </w:pPr>
      <w:r w:rsidRPr="00C330CE">
        <w:rPr>
          <w:b/>
          <w:bCs/>
        </w:rPr>
        <w:t xml:space="preserve">Obowiązki stron </w:t>
      </w:r>
      <w:r w:rsidR="00120B60">
        <w:rPr>
          <w:b/>
          <w:bCs/>
        </w:rPr>
        <w:t>u</w:t>
      </w:r>
      <w:r w:rsidRPr="00C330CE">
        <w:rPr>
          <w:b/>
          <w:bCs/>
        </w:rPr>
        <w:t>mowy</w:t>
      </w:r>
    </w:p>
    <w:p w14:paraId="21A388B7" w14:textId="77777777" w:rsidR="00E4340B" w:rsidRPr="00401E12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t>Wykonawca powołuje inspektorów nadzoru w osobach:</w:t>
      </w:r>
    </w:p>
    <w:p w14:paraId="0EE99D1B" w14:textId="15170049" w:rsidR="00E4340B" w:rsidRDefault="002E56FB" w:rsidP="00DB333A">
      <w:pPr>
        <w:pStyle w:val="Akapitzlist"/>
        <w:numPr>
          <w:ilvl w:val="0"/>
          <w:numId w:val="7"/>
        </w:numPr>
        <w:ind w:left="567" w:hanging="283"/>
        <w:jc w:val="both"/>
      </w:pPr>
      <w:r>
        <w:t xml:space="preserve">… - </w:t>
      </w:r>
      <w:r w:rsidR="00E4340B" w:rsidRPr="00401E12">
        <w:t>inspektor nadzoru robót budowlanych (</w:t>
      </w:r>
      <w:r w:rsidR="009323F6">
        <w:t xml:space="preserve">branża konstrukcyjno-budowlana, </w:t>
      </w:r>
      <w:r w:rsidR="00E4340B" w:rsidRPr="00401E12">
        <w:t>koordynator)</w:t>
      </w:r>
      <w:r w:rsidR="009323F6">
        <w:t>,</w:t>
      </w:r>
      <w:r w:rsidR="00E4340B" w:rsidRPr="00401E12">
        <w:t xml:space="preserve"> </w:t>
      </w:r>
      <w:r w:rsidR="009323F6">
        <w:br/>
      </w:r>
      <w:r w:rsidR="00E4340B" w:rsidRPr="00401E12">
        <w:t>tel.:</w:t>
      </w:r>
      <w:r>
        <w:t xml:space="preserve"> …, </w:t>
      </w:r>
      <w:r w:rsidR="00E4340B" w:rsidRPr="00401E12">
        <w:t>e-mail:</w:t>
      </w:r>
      <w:r>
        <w:t xml:space="preserve"> …,</w:t>
      </w:r>
    </w:p>
    <w:p w14:paraId="2E125458" w14:textId="4F73A9B1" w:rsidR="009323F6" w:rsidRDefault="009323F6" w:rsidP="00DB333A">
      <w:pPr>
        <w:pStyle w:val="Akapitzlist"/>
        <w:numPr>
          <w:ilvl w:val="0"/>
          <w:numId w:val="7"/>
        </w:numPr>
        <w:ind w:left="567" w:hanging="283"/>
        <w:jc w:val="both"/>
      </w:pPr>
      <w:r>
        <w:t xml:space="preserve">… - </w:t>
      </w:r>
      <w:r w:rsidRPr="00401E12">
        <w:t>inspektor nadzoru instalacji elektrycznych</w:t>
      </w:r>
      <w:r>
        <w:t>,</w:t>
      </w:r>
      <w:r w:rsidRPr="00401E12">
        <w:t xml:space="preserve"> tel.:</w:t>
      </w:r>
      <w:r>
        <w:t xml:space="preserve"> …, </w:t>
      </w:r>
      <w:r w:rsidRPr="00401E12">
        <w:t>e-mail:</w:t>
      </w:r>
      <w:r>
        <w:t xml:space="preserve"> …,</w:t>
      </w:r>
    </w:p>
    <w:p w14:paraId="103A70E4" w14:textId="592083F8" w:rsidR="009323F6" w:rsidRDefault="009323F6" w:rsidP="00DB333A">
      <w:pPr>
        <w:pStyle w:val="Akapitzlist"/>
        <w:numPr>
          <w:ilvl w:val="0"/>
          <w:numId w:val="7"/>
        </w:numPr>
        <w:ind w:left="567" w:hanging="283"/>
        <w:jc w:val="both"/>
      </w:pPr>
      <w:r>
        <w:t xml:space="preserve">… - </w:t>
      </w:r>
      <w:r w:rsidRPr="00401E12">
        <w:t>inspektor nadzoru instalacji sanitarnych</w:t>
      </w:r>
      <w:r>
        <w:t>,</w:t>
      </w:r>
      <w:r w:rsidRPr="00401E12">
        <w:t xml:space="preserve"> tel.:</w:t>
      </w:r>
      <w:r>
        <w:t xml:space="preserve"> …, </w:t>
      </w:r>
      <w:r w:rsidRPr="00401E12">
        <w:t>e-mail:</w:t>
      </w:r>
      <w:r>
        <w:t xml:space="preserve"> …,</w:t>
      </w:r>
    </w:p>
    <w:p w14:paraId="0E8A0958" w14:textId="19B72E26" w:rsidR="00E4340B" w:rsidRPr="00401E12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t>Inspektor nadzoru robót budowlanych będzie odpowiedzialny za nadzór merytoryczny</w:t>
      </w:r>
      <w:r w:rsidR="00C330CE">
        <w:t xml:space="preserve"> </w:t>
      </w:r>
      <w:r w:rsidRPr="00401E12">
        <w:t>i organizacyjny nad realizacją nadzoru przedmiotu zamówienia, kontakty z Zamawiającym, przygotowanie raportów.</w:t>
      </w:r>
    </w:p>
    <w:p w14:paraId="6095205A" w14:textId="6AF231CF" w:rsidR="00E4340B" w:rsidRPr="00401E12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t>Inspektor nadzoru robót budowlanych (koordynator) jest zobowiązany do kontaktowania się z Zamawiającym w sprawach dotyczących postępu robót na budowie, powiadamiani</w:t>
      </w:r>
      <w:r w:rsidR="00C330CE">
        <w:t>a</w:t>
      </w:r>
      <w:r w:rsidRPr="00401E12">
        <w:t xml:space="preserve"> Zamawiającego o konieczności wykonania robót dodatkowych i zamiennych i o wszelkich nieprawidłowościach związanych z dokumentacją techniczną.</w:t>
      </w:r>
    </w:p>
    <w:p w14:paraId="5406FD0D" w14:textId="7175FA23" w:rsidR="00E4340B" w:rsidRPr="00401E12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t xml:space="preserve">Inspektor nadzoru jest zobowiązany do powiadamiania Zamawiającego o potrzebie wezwania </w:t>
      </w:r>
      <w:r w:rsidR="008B75AB">
        <w:br/>
      </w:r>
      <w:r w:rsidRPr="00401E12">
        <w:t>na teren prowadzonych prac w obiekcie lub obiektach nadzoru autorskiego.</w:t>
      </w:r>
    </w:p>
    <w:p w14:paraId="2B26CC31" w14:textId="77777777" w:rsidR="00E4340B" w:rsidRPr="00401E12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t>Inspektorzy nadzoru zobowiązani są zgłaszać odbiory robót zanikowych i odbiory techniczne, poprzedzające odbiór końcowy.</w:t>
      </w:r>
    </w:p>
    <w:p w14:paraId="0A743FEE" w14:textId="02978F57" w:rsidR="00E4340B" w:rsidRPr="00401E12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t xml:space="preserve">Koordynację i bieżący nadzór nad realizacją przedmiotu </w:t>
      </w:r>
      <w:r w:rsidR="00AC10CD">
        <w:t>u</w:t>
      </w:r>
      <w:r w:rsidRPr="00401E12">
        <w:t>mowy będ</w:t>
      </w:r>
      <w:r w:rsidR="008B75AB">
        <w:t>zie</w:t>
      </w:r>
      <w:r w:rsidRPr="00401E12">
        <w:t xml:space="preserve"> sprawować przedstawiciel Zamawiającego - osob</w:t>
      </w:r>
      <w:r w:rsidR="008B75AB">
        <w:t>a</w:t>
      </w:r>
      <w:r w:rsidRPr="00401E12">
        <w:t xml:space="preserve"> odpowiedzialn</w:t>
      </w:r>
      <w:r w:rsidR="008B75AB">
        <w:t>a</w:t>
      </w:r>
      <w:r w:rsidRPr="00401E12">
        <w:t xml:space="preserve"> za kontakty z Wykonawcą: </w:t>
      </w:r>
    </w:p>
    <w:p w14:paraId="28C555EB" w14:textId="67B2432F" w:rsidR="00E4340B" w:rsidRPr="00401E12" w:rsidRDefault="00E4340B" w:rsidP="008B75AB">
      <w:pPr>
        <w:pStyle w:val="Akapitzlist"/>
        <w:ind w:left="284" w:firstLine="0"/>
        <w:jc w:val="both"/>
      </w:pPr>
      <w:r w:rsidRPr="00401E12">
        <w:t>………………………….</w:t>
      </w:r>
      <w:r w:rsidR="008B75AB">
        <w:t>,</w:t>
      </w:r>
      <w:r w:rsidRPr="00401E12">
        <w:t xml:space="preserve"> tel.: ……………………………., e-mail: ………………………………………………………….</w:t>
      </w:r>
    </w:p>
    <w:p w14:paraId="39B98AB3" w14:textId="5661578B" w:rsidR="00E4340B" w:rsidRDefault="00E4340B" w:rsidP="008B75AB">
      <w:pPr>
        <w:pStyle w:val="Akapitzlist"/>
        <w:ind w:left="284" w:firstLine="0"/>
        <w:jc w:val="both"/>
      </w:pPr>
      <w:r w:rsidRPr="00401E12">
        <w:t xml:space="preserve">Do dokonania zmiany przedstawicieli Zamawiającego nie jest konieczne sporządzenie aneksu </w:t>
      </w:r>
      <w:r w:rsidR="008B75AB">
        <w:br/>
      </w:r>
      <w:r w:rsidRPr="00401E12">
        <w:t xml:space="preserve">do </w:t>
      </w:r>
      <w:r w:rsidR="008B75AB">
        <w:t>u</w:t>
      </w:r>
      <w:r w:rsidRPr="00401E12">
        <w:t>mowy.</w:t>
      </w:r>
    </w:p>
    <w:p w14:paraId="1E0AB911" w14:textId="0F8751C5" w:rsidR="00E4340B" w:rsidRPr="008B75AB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t xml:space="preserve">Wszelkie czynności związane z wykonywaniem zamówienia objętego niniejszą </w:t>
      </w:r>
      <w:r w:rsidR="008B75AB">
        <w:t>u</w:t>
      </w:r>
      <w:r w:rsidRPr="00401E12">
        <w:t>mową nadzoru, Wykonawca wykonywać będzie osobiście</w:t>
      </w:r>
      <w:r w:rsidR="008B75AB">
        <w:t>,</w:t>
      </w:r>
      <w:r w:rsidRPr="00401E12">
        <w:t xml:space="preserve"> z udziałem osób wymienionych w ust. 1.</w:t>
      </w:r>
    </w:p>
    <w:p w14:paraId="1C6A71F5" w14:textId="7186D2F2" w:rsidR="00E4340B" w:rsidRPr="00401E12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t xml:space="preserve">Wykonawca ponosi wobec Zamawiającego pełną odpowiedzialność za </w:t>
      </w:r>
      <w:r w:rsidR="008B75AB">
        <w:t>nadzory</w:t>
      </w:r>
      <w:r w:rsidRPr="00401E12">
        <w:t>, które wykonuje przy pomocy podwykonawców.</w:t>
      </w:r>
    </w:p>
    <w:p w14:paraId="3AA280FF" w14:textId="02A4E700" w:rsidR="00E4340B" w:rsidRPr="00401E12" w:rsidRDefault="00E4340B" w:rsidP="00DB333A">
      <w:pPr>
        <w:pStyle w:val="Akapitzlist"/>
        <w:numPr>
          <w:ilvl w:val="0"/>
          <w:numId w:val="6"/>
        </w:numPr>
        <w:ind w:left="284" w:hanging="284"/>
        <w:jc w:val="both"/>
      </w:pPr>
      <w:r w:rsidRPr="00401E12">
        <w:lastRenderedPageBreak/>
        <w:t xml:space="preserve">Na budowie obowiązkowa jest obecność inspektorów nadzoru inwestorskiego na każde żądanie Zamawiającego, na wniosek Wykonawcy, przed zakończeniem robót ulegających zakryciu </w:t>
      </w:r>
      <w:r w:rsidR="008B75AB">
        <w:br/>
      </w:r>
      <w:r w:rsidRPr="00401E12">
        <w:t xml:space="preserve">i odbiorach </w:t>
      </w:r>
      <w:r w:rsidR="008B75AB">
        <w:t xml:space="preserve">częściowych oraz </w:t>
      </w:r>
      <w:r w:rsidRPr="00401E12">
        <w:t>końcowy</w:t>
      </w:r>
      <w:r w:rsidR="008B75AB">
        <w:t>m</w:t>
      </w:r>
      <w:r w:rsidRPr="00401E12">
        <w:t>.</w:t>
      </w:r>
    </w:p>
    <w:p w14:paraId="7023A642" w14:textId="77777777" w:rsidR="00C918C7" w:rsidRDefault="00C918C7" w:rsidP="00C918C7">
      <w:pPr>
        <w:jc w:val="center"/>
        <w:rPr>
          <w:b/>
          <w:bCs/>
        </w:rPr>
      </w:pPr>
    </w:p>
    <w:p w14:paraId="124DB391" w14:textId="293BA487" w:rsidR="00E4340B" w:rsidRPr="00C918C7" w:rsidRDefault="00E4340B" w:rsidP="00C918C7">
      <w:pPr>
        <w:jc w:val="center"/>
        <w:rPr>
          <w:b/>
          <w:bCs/>
        </w:rPr>
      </w:pPr>
      <w:r w:rsidRPr="00C918C7">
        <w:rPr>
          <w:b/>
          <w:bCs/>
        </w:rPr>
        <w:t>§ 2a</w:t>
      </w:r>
    </w:p>
    <w:p w14:paraId="49EE72C1" w14:textId="56918F84" w:rsidR="00E4340B" w:rsidRPr="00C918C7" w:rsidRDefault="00E4340B" w:rsidP="00C918C7">
      <w:pPr>
        <w:jc w:val="center"/>
        <w:rPr>
          <w:b/>
          <w:bCs/>
        </w:rPr>
      </w:pPr>
      <w:r w:rsidRPr="00C918C7">
        <w:rPr>
          <w:b/>
          <w:bCs/>
        </w:rPr>
        <w:t>Podwykonawcy</w:t>
      </w:r>
    </w:p>
    <w:p w14:paraId="5BB52EFA" w14:textId="77777777" w:rsidR="00E4340B" w:rsidRPr="008B75AB" w:rsidRDefault="00E4340B" w:rsidP="00C918C7">
      <w:pPr>
        <w:jc w:val="both"/>
      </w:pPr>
      <w:r w:rsidRPr="008B75AB">
        <w:t>(niniejszy zapis zostanie pominięty w umowie, jeśli Wykonawca będzie realizował przedmiot umowy bez udziału podwykonawcy) *</w:t>
      </w:r>
    </w:p>
    <w:p w14:paraId="50D816FE" w14:textId="2DB83B09" w:rsidR="00E4340B" w:rsidRPr="008B75AB" w:rsidRDefault="00E4340B" w:rsidP="00DB333A">
      <w:pPr>
        <w:pStyle w:val="Akapitzlist"/>
        <w:numPr>
          <w:ilvl w:val="0"/>
          <w:numId w:val="8"/>
        </w:numPr>
        <w:ind w:left="284" w:hanging="284"/>
        <w:jc w:val="both"/>
      </w:pPr>
      <w:r w:rsidRPr="008B75AB">
        <w:t xml:space="preserve">Ustalony w </w:t>
      </w:r>
      <w:r w:rsidR="00C918C7">
        <w:t>u</w:t>
      </w:r>
      <w:r w:rsidRPr="008B75AB">
        <w:t xml:space="preserve">mowie zakres przedmiotu </w:t>
      </w:r>
      <w:r w:rsidR="00C918C7">
        <w:t>u</w:t>
      </w:r>
      <w:r w:rsidRPr="008B75AB">
        <w:t xml:space="preserve">mowy realizowany będzie z udziałem  podwykonawców: </w:t>
      </w:r>
    </w:p>
    <w:p w14:paraId="6EB195CC" w14:textId="77777777" w:rsidR="00C918C7" w:rsidRDefault="00C918C7" w:rsidP="00DB333A">
      <w:pPr>
        <w:pStyle w:val="Akapitzlist"/>
        <w:numPr>
          <w:ilvl w:val="0"/>
          <w:numId w:val="9"/>
        </w:numPr>
        <w:ind w:left="567" w:hanging="283"/>
        <w:jc w:val="both"/>
      </w:pPr>
      <w:r>
        <w:t xml:space="preserve">… </w:t>
      </w:r>
      <w:r w:rsidR="00E4340B" w:rsidRPr="008B75AB">
        <w:t>- zakres:</w:t>
      </w:r>
      <w:r>
        <w:t xml:space="preserve"> …,</w:t>
      </w:r>
    </w:p>
    <w:p w14:paraId="6C157BE5" w14:textId="061EBB22" w:rsidR="00C918C7" w:rsidRDefault="00C918C7" w:rsidP="00DB333A">
      <w:pPr>
        <w:pStyle w:val="Akapitzlist"/>
        <w:numPr>
          <w:ilvl w:val="0"/>
          <w:numId w:val="9"/>
        </w:numPr>
        <w:ind w:left="567" w:hanging="283"/>
        <w:jc w:val="both"/>
      </w:pPr>
      <w:r>
        <w:t xml:space="preserve">… </w:t>
      </w:r>
      <w:r w:rsidRPr="008B75AB">
        <w:t>- zakres:</w:t>
      </w:r>
      <w:r>
        <w:t xml:space="preserve"> … .</w:t>
      </w:r>
    </w:p>
    <w:p w14:paraId="7969B8BA" w14:textId="3E1EAF7A" w:rsidR="00E4340B" w:rsidRPr="008B75AB" w:rsidRDefault="00E4340B" w:rsidP="00DB333A">
      <w:pPr>
        <w:pStyle w:val="Akapitzlist"/>
        <w:numPr>
          <w:ilvl w:val="0"/>
          <w:numId w:val="8"/>
        </w:numPr>
        <w:ind w:left="284" w:hanging="284"/>
        <w:jc w:val="both"/>
      </w:pPr>
      <w:r w:rsidRPr="008B75AB">
        <w:t xml:space="preserve">Wykonawca może zlecić wykonanie </w:t>
      </w:r>
      <w:r w:rsidR="00C918C7">
        <w:t>p</w:t>
      </w:r>
      <w:r w:rsidRPr="008B75AB">
        <w:t xml:space="preserve">rzedmiotu </w:t>
      </w:r>
      <w:r w:rsidR="00C918C7">
        <w:t>u</w:t>
      </w:r>
      <w:r w:rsidRPr="008B75AB">
        <w:t xml:space="preserve">mowy wyłącznie podwykonawcom mającym odpowiednie kwalifikacje. </w:t>
      </w:r>
    </w:p>
    <w:p w14:paraId="67E0B11A" w14:textId="106B7215" w:rsidR="00E4340B" w:rsidRPr="008B75AB" w:rsidRDefault="00E4340B" w:rsidP="00DB333A">
      <w:pPr>
        <w:pStyle w:val="Akapitzlist"/>
        <w:numPr>
          <w:ilvl w:val="0"/>
          <w:numId w:val="8"/>
        </w:numPr>
        <w:ind w:left="284" w:hanging="284"/>
        <w:jc w:val="both"/>
      </w:pPr>
      <w:r w:rsidRPr="008B75AB">
        <w:t xml:space="preserve">Wykonawca zobowiązuje się do pisemnego zgłaszania Zamawiającemu podwykonawców, którzy </w:t>
      </w:r>
      <w:r w:rsidR="00C918C7">
        <w:br/>
      </w:r>
      <w:r w:rsidRPr="008B75AB">
        <w:t xml:space="preserve">na rzecz Wykonawcy świadczyć będą usługi związane z realizacją przedmiotu </w:t>
      </w:r>
      <w:r w:rsidR="00C918C7">
        <w:t>u</w:t>
      </w:r>
      <w:r w:rsidRPr="008B75AB">
        <w:t xml:space="preserve">mowy. Wszelkie zmiany dotyczące Wykazu podwykonawców oraz zakresu wykonywanych przez nich prac wymagają pisemnej zgody Zamawiającego. </w:t>
      </w:r>
    </w:p>
    <w:p w14:paraId="31F72443" w14:textId="77777777" w:rsidR="00E4340B" w:rsidRPr="008B75AB" w:rsidRDefault="00E4340B" w:rsidP="00DB333A">
      <w:pPr>
        <w:pStyle w:val="Akapitzlist"/>
        <w:numPr>
          <w:ilvl w:val="0"/>
          <w:numId w:val="8"/>
        </w:numPr>
        <w:ind w:left="284" w:hanging="284"/>
        <w:jc w:val="both"/>
      </w:pPr>
      <w:r w:rsidRPr="008B75AB">
        <w:t xml:space="preserve">Zamawiający nie wyraża zgody na zawieranie umów przez podwykonawców z dalszymi podwykonawcami. </w:t>
      </w:r>
    </w:p>
    <w:p w14:paraId="7136F4CE" w14:textId="77777777" w:rsidR="00E4340B" w:rsidRPr="008B75AB" w:rsidRDefault="00E4340B" w:rsidP="00DB333A">
      <w:pPr>
        <w:pStyle w:val="Akapitzlist"/>
        <w:numPr>
          <w:ilvl w:val="0"/>
          <w:numId w:val="8"/>
        </w:numPr>
        <w:ind w:left="284" w:hanging="284"/>
        <w:jc w:val="both"/>
      </w:pPr>
      <w:r w:rsidRPr="008B75AB">
        <w:t xml:space="preserve">Wykonawca jest odpowiedzialny za działania, zaniechania, uchybienia i zaniedbania zatrudnionych u siebie Podwykonawców, w takim samym stopniu jak za własne. </w:t>
      </w:r>
    </w:p>
    <w:p w14:paraId="0F9D93D6" w14:textId="77777777" w:rsidR="00C918C7" w:rsidRDefault="00C918C7" w:rsidP="00C918C7"/>
    <w:p w14:paraId="7D28C1FC" w14:textId="0504437C" w:rsidR="00E4340B" w:rsidRPr="00C918C7" w:rsidRDefault="00E4340B" w:rsidP="00C918C7">
      <w:pPr>
        <w:jc w:val="center"/>
        <w:rPr>
          <w:b/>
          <w:bCs/>
        </w:rPr>
      </w:pPr>
      <w:r w:rsidRPr="00C918C7">
        <w:rPr>
          <w:b/>
          <w:bCs/>
        </w:rPr>
        <w:t>§ 3</w:t>
      </w:r>
    </w:p>
    <w:p w14:paraId="1FA6CB3F" w14:textId="2B3D3D87" w:rsidR="00E4340B" w:rsidRPr="00C918C7" w:rsidRDefault="00E4340B" w:rsidP="00C918C7">
      <w:pPr>
        <w:jc w:val="center"/>
        <w:rPr>
          <w:b/>
          <w:bCs/>
        </w:rPr>
      </w:pPr>
      <w:r w:rsidRPr="00C918C7">
        <w:rPr>
          <w:b/>
          <w:bCs/>
        </w:rPr>
        <w:t>Termin realizacji przedmiotu zamówienia</w:t>
      </w:r>
    </w:p>
    <w:p w14:paraId="5CCFFC89" w14:textId="04EF3789" w:rsidR="00E4340B" w:rsidRPr="00C918C7" w:rsidRDefault="00E4340B" w:rsidP="00DB333A">
      <w:pPr>
        <w:pStyle w:val="Akapitzlist"/>
        <w:numPr>
          <w:ilvl w:val="0"/>
          <w:numId w:val="10"/>
        </w:numPr>
        <w:ind w:left="284" w:hanging="284"/>
        <w:jc w:val="both"/>
      </w:pPr>
      <w:r w:rsidRPr="00C918C7">
        <w:t xml:space="preserve">Umowa obowiązuje od dnia zawarcia, przy czym terminem rozpoczęcia objętych nadzorem robót jest termin przekazania terenu robót Wykonawcy robót budowlanych objętych nadzorem inwestorskim. </w:t>
      </w:r>
    </w:p>
    <w:p w14:paraId="32180D01" w14:textId="204647B1" w:rsidR="00E4340B" w:rsidRPr="00C918C7" w:rsidRDefault="00E4340B" w:rsidP="00DB333A">
      <w:pPr>
        <w:pStyle w:val="Akapitzlist"/>
        <w:numPr>
          <w:ilvl w:val="0"/>
          <w:numId w:val="10"/>
        </w:numPr>
        <w:ind w:left="284" w:hanging="284"/>
        <w:jc w:val="both"/>
      </w:pPr>
      <w:r w:rsidRPr="00C918C7">
        <w:t>Termin zakończenia objętych realizacją usług nadzoru</w:t>
      </w:r>
      <w:r w:rsidR="008C32FC">
        <w:t>:</w:t>
      </w:r>
      <w:r w:rsidRPr="00C918C7">
        <w:t xml:space="preserve"> </w:t>
      </w:r>
      <w:bookmarkStart w:id="0" w:name="_Hlk225333892"/>
      <w:r w:rsidR="00A13888" w:rsidRPr="00A13888">
        <w:t>do 6 miesięcy od daty podpisania Umowy</w:t>
      </w:r>
      <w:r w:rsidRPr="00C918C7">
        <w:t xml:space="preserve">. </w:t>
      </w:r>
      <w:bookmarkEnd w:id="0"/>
    </w:p>
    <w:p w14:paraId="5FB7B528" w14:textId="75516E16" w:rsidR="00E4340B" w:rsidRDefault="00E4340B" w:rsidP="00E4340B">
      <w:pPr>
        <w:autoSpaceDE w:val="0"/>
        <w:autoSpaceDN w:val="0"/>
        <w:adjustRightInd w:val="0"/>
        <w:spacing w:after="58" w:line="276" w:lineRule="auto"/>
        <w:ind w:left="10"/>
        <w:rPr>
          <w:rFonts w:cs="Calibri"/>
          <w:lang w:eastAsia="pl-PL"/>
        </w:rPr>
      </w:pPr>
    </w:p>
    <w:p w14:paraId="25AD988C" w14:textId="77777777" w:rsidR="00E4340B" w:rsidRPr="00943D34" w:rsidRDefault="00E4340B" w:rsidP="00943D34">
      <w:pPr>
        <w:jc w:val="center"/>
        <w:rPr>
          <w:b/>
          <w:bCs/>
        </w:rPr>
      </w:pPr>
      <w:r w:rsidRPr="00943D34">
        <w:rPr>
          <w:b/>
          <w:bCs/>
        </w:rPr>
        <w:t>§ 4</w:t>
      </w:r>
    </w:p>
    <w:p w14:paraId="0FC2049C" w14:textId="2AB9AA2B" w:rsidR="00E4340B" w:rsidRPr="00943D34" w:rsidRDefault="00E4340B" w:rsidP="00943D34">
      <w:pPr>
        <w:jc w:val="center"/>
        <w:rPr>
          <w:b/>
          <w:bCs/>
        </w:rPr>
      </w:pPr>
      <w:r w:rsidRPr="00943D34">
        <w:rPr>
          <w:b/>
          <w:bCs/>
        </w:rPr>
        <w:t>Wynagrodzenie</w:t>
      </w:r>
    </w:p>
    <w:p w14:paraId="6B690039" w14:textId="1B6C1788" w:rsidR="00E4340B" w:rsidRPr="00C918C7" w:rsidRDefault="00E4340B" w:rsidP="00DB333A">
      <w:pPr>
        <w:pStyle w:val="Akapitzlist"/>
        <w:numPr>
          <w:ilvl w:val="0"/>
          <w:numId w:val="11"/>
        </w:numPr>
        <w:ind w:left="284" w:hanging="284"/>
        <w:jc w:val="both"/>
      </w:pPr>
      <w:r w:rsidRPr="00C918C7">
        <w:t xml:space="preserve">Za należyte zrealizowanie przedmiotu </w:t>
      </w:r>
      <w:r w:rsidR="004E1DFF">
        <w:t>u</w:t>
      </w:r>
      <w:r w:rsidRPr="00C918C7">
        <w:t>mowy przez Wykonawcę, Strony ustalają wynagrodzenie zgodne z ofertą Wykonawcy, w kwocie brutto</w:t>
      </w:r>
      <w:r w:rsidR="004E1DFF">
        <w:t>:</w:t>
      </w:r>
      <w:r w:rsidRPr="00C918C7">
        <w:t xml:space="preserve"> </w:t>
      </w:r>
      <w:r w:rsidR="004E1DFF">
        <w:t xml:space="preserve">… </w:t>
      </w:r>
      <w:r w:rsidRPr="00C918C7">
        <w:t>zł (słownie:</w:t>
      </w:r>
      <w:r w:rsidR="004E1DFF">
        <w:t xml:space="preserve"> …</w:t>
      </w:r>
      <w:r w:rsidRPr="00C918C7">
        <w:t>)</w:t>
      </w:r>
      <w:r w:rsidR="004E1DFF">
        <w:t>.</w:t>
      </w:r>
      <w:r w:rsidRPr="00C918C7">
        <w:t xml:space="preserve">  </w:t>
      </w:r>
    </w:p>
    <w:p w14:paraId="363A7D33" w14:textId="47DD31C0" w:rsidR="00E4340B" w:rsidRPr="00C918C7" w:rsidRDefault="00E4340B" w:rsidP="00DB333A">
      <w:pPr>
        <w:pStyle w:val="Akapitzlist"/>
        <w:numPr>
          <w:ilvl w:val="0"/>
          <w:numId w:val="11"/>
        </w:numPr>
        <w:ind w:left="284" w:hanging="284"/>
        <w:jc w:val="both"/>
      </w:pPr>
      <w:r w:rsidRPr="00C918C7">
        <w:t xml:space="preserve">Rozliczenie nastąpi: </w:t>
      </w:r>
    </w:p>
    <w:p w14:paraId="7CE1D5FB" w14:textId="22FCF9FF" w:rsidR="00E4340B" w:rsidRPr="00C918C7" w:rsidRDefault="000F2280" w:rsidP="00DB333A">
      <w:pPr>
        <w:pStyle w:val="Akapitzlist"/>
        <w:numPr>
          <w:ilvl w:val="0"/>
          <w:numId w:val="12"/>
        </w:numPr>
        <w:ind w:left="567" w:hanging="283"/>
        <w:jc w:val="both"/>
      </w:pPr>
      <w:r w:rsidRPr="00C918C7">
        <w:t xml:space="preserve">jednorazowo - </w:t>
      </w:r>
      <w:r w:rsidR="00E4340B" w:rsidRPr="00C918C7">
        <w:t>faktur</w:t>
      </w:r>
      <w:r w:rsidRPr="00C918C7">
        <w:t>ą</w:t>
      </w:r>
      <w:r w:rsidR="00E4340B" w:rsidRPr="00C918C7">
        <w:t xml:space="preserve"> końcową.</w:t>
      </w:r>
    </w:p>
    <w:p w14:paraId="1F34AF71" w14:textId="2E747D7E" w:rsidR="00611DD7" w:rsidRPr="00611DD7" w:rsidRDefault="00611DD7" w:rsidP="00DB333A">
      <w:pPr>
        <w:pStyle w:val="Akapitzlist"/>
        <w:numPr>
          <w:ilvl w:val="0"/>
          <w:numId w:val="11"/>
        </w:numPr>
        <w:ind w:left="284" w:hanging="284"/>
        <w:jc w:val="both"/>
      </w:pPr>
      <w:r w:rsidRPr="00611DD7">
        <w:rPr>
          <w:rFonts w:asciiTheme="minorHAnsi" w:hAnsiTheme="minorHAnsi" w:cstheme="minorHAnsi"/>
        </w:rPr>
        <w:t>Podstawę do wystawienia faktury stanowić będzie zaistnienie łącznie następujących zdarzeń:</w:t>
      </w:r>
    </w:p>
    <w:p w14:paraId="433B4496" w14:textId="78198599" w:rsidR="00611DD7" w:rsidRPr="00FB083A" w:rsidRDefault="00611DD7" w:rsidP="00DB333A">
      <w:pPr>
        <w:numPr>
          <w:ilvl w:val="1"/>
          <w:numId w:val="4"/>
        </w:numPr>
        <w:tabs>
          <w:tab w:val="left" w:pos="284"/>
        </w:tabs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FB083A">
        <w:rPr>
          <w:rFonts w:asciiTheme="minorHAnsi" w:hAnsiTheme="minorHAnsi" w:cstheme="minorHAnsi"/>
        </w:rPr>
        <w:t>zakończenie robót i podpisanie protokołów odbioru robót,</w:t>
      </w:r>
    </w:p>
    <w:p w14:paraId="53C313B8" w14:textId="62FBB375" w:rsidR="00611DD7" w:rsidRPr="00FB083A" w:rsidRDefault="00611DD7" w:rsidP="00DB333A">
      <w:pPr>
        <w:numPr>
          <w:ilvl w:val="1"/>
          <w:numId w:val="4"/>
        </w:numPr>
        <w:tabs>
          <w:tab w:val="left" w:pos="284"/>
        </w:tabs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FB083A">
        <w:rPr>
          <w:rFonts w:asciiTheme="minorHAnsi" w:hAnsiTheme="minorHAnsi" w:cstheme="minorHAnsi"/>
        </w:rPr>
        <w:t xml:space="preserve">złożenie pisemnych oświadczeń podwykonawców, że otrzymali oni wynagrodzenie, jeżeli w realizacji </w:t>
      </w:r>
      <w:r w:rsidR="00AC10CD">
        <w:rPr>
          <w:rFonts w:asciiTheme="minorHAnsi" w:hAnsiTheme="minorHAnsi" w:cstheme="minorHAnsi"/>
        </w:rPr>
        <w:t>u</w:t>
      </w:r>
      <w:r w:rsidRPr="00FB083A">
        <w:rPr>
          <w:rFonts w:asciiTheme="minorHAnsi" w:hAnsiTheme="minorHAnsi" w:cstheme="minorHAnsi"/>
        </w:rPr>
        <w:t>mowy podwykonawcy występują,</w:t>
      </w:r>
    </w:p>
    <w:p w14:paraId="7DD862E4" w14:textId="77777777" w:rsidR="00611DD7" w:rsidRPr="00FB083A" w:rsidRDefault="00611DD7" w:rsidP="00DB333A">
      <w:pPr>
        <w:numPr>
          <w:ilvl w:val="1"/>
          <w:numId w:val="4"/>
        </w:numPr>
        <w:tabs>
          <w:tab w:val="left" w:pos="284"/>
        </w:tabs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FB083A">
        <w:rPr>
          <w:rFonts w:asciiTheme="minorHAnsi" w:hAnsiTheme="minorHAnsi" w:cstheme="minorHAnsi"/>
        </w:rPr>
        <w:t xml:space="preserve">oświadczenie Wykonawcy o stosowaniu klauzuli społecznej, o którym mowa § 1 ust. 5 </w:t>
      </w:r>
      <w:r>
        <w:rPr>
          <w:rFonts w:asciiTheme="minorHAnsi" w:hAnsiTheme="minorHAnsi" w:cstheme="minorHAnsi"/>
        </w:rPr>
        <w:t>u</w:t>
      </w:r>
      <w:r w:rsidRPr="00FB083A">
        <w:rPr>
          <w:rFonts w:asciiTheme="minorHAnsi" w:hAnsiTheme="minorHAnsi" w:cstheme="minorHAnsi"/>
        </w:rPr>
        <w:t>mowy.</w:t>
      </w:r>
    </w:p>
    <w:p w14:paraId="7156B7FD" w14:textId="77777777" w:rsidR="00611DD7" w:rsidRPr="00FB083A" w:rsidRDefault="00611DD7" w:rsidP="00DB333A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FB083A">
        <w:rPr>
          <w:rFonts w:asciiTheme="minorHAnsi" w:hAnsiTheme="minorHAnsi" w:cstheme="minorHAnsi"/>
        </w:rPr>
        <w:t>Faktura wystawiona bezpodstawnie lub nieprawidłowo zostanie zwrócona Wykonawcy.</w:t>
      </w:r>
    </w:p>
    <w:p w14:paraId="26DD6C28" w14:textId="77777777" w:rsidR="00611DD7" w:rsidRPr="00FB083A" w:rsidRDefault="00611DD7" w:rsidP="00DB333A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FB083A">
        <w:rPr>
          <w:rFonts w:asciiTheme="minorHAnsi" w:hAnsiTheme="minorHAnsi" w:cstheme="minorHAnsi"/>
        </w:rPr>
        <w:t xml:space="preserve">Wynagrodzenie Wykonawcy będzie płatne przelewem na rachunek bankowy Wykonawcy podany na fakturze. </w:t>
      </w:r>
    </w:p>
    <w:p w14:paraId="178B0F21" w14:textId="77777777" w:rsidR="00611DD7" w:rsidRPr="00A70EF9" w:rsidRDefault="00611DD7" w:rsidP="00DB333A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FB083A">
        <w:rPr>
          <w:rFonts w:asciiTheme="minorHAnsi" w:hAnsiTheme="minorHAnsi" w:cstheme="minorHAnsi"/>
        </w:rPr>
        <w:t>Termin płatności faktury</w:t>
      </w:r>
      <w:r w:rsidRPr="00A70EF9">
        <w:rPr>
          <w:rFonts w:asciiTheme="minorHAnsi" w:hAnsiTheme="minorHAnsi" w:cstheme="minorHAnsi"/>
        </w:rPr>
        <w:t xml:space="preserve"> wynosi do 30 dni, licząc od dnia otrzymania prawidłowo wystawionej faktury. </w:t>
      </w:r>
    </w:p>
    <w:p w14:paraId="4CD01B3C" w14:textId="77777777" w:rsidR="00611DD7" w:rsidRPr="00A70EF9" w:rsidRDefault="00611DD7" w:rsidP="00DB333A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70EF9">
        <w:rPr>
          <w:rFonts w:asciiTheme="minorHAnsi" w:hAnsiTheme="minorHAnsi" w:cstheme="minorHAnsi"/>
        </w:rPr>
        <w:t xml:space="preserve">Za dzień zapłaty uważa się dzień obciążenia rachunku bankowego Zamawiającego. </w:t>
      </w:r>
    </w:p>
    <w:p w14:paraId="66B1BA1D" w14:textId="77777777" w:rsidR="00611DD7" w:rsidRPr="00A70EF9" w:rsidRDefault="00611DD7" w:rsidP="00DB333A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70EF9">
        <w:rPr>
          <w:rFonts w:asciiTheme="minorHAnsi" w:hAnsiTheme="minorHAnsi" w:cstheme="minorHAnsi"/>
        </w:rPr>
        <w:lastRenderedPageBreak/>
        <w:t xml:space="preserve">Zamawiający zastrzega sobie prawo potrąceń z dowolnej należności Wykonawcy wszelkich zobowiązań finansowych Wykonawcy wobec Zamawiającego, np. z tytułu kar umownych </w:t>
      </w:r>
      <w:r w:rsidRPr="00A70EF9">
        <w:rPr>
          <w:rFonts w:asciiTheme="minorHAnsi" w:hAnsiTheme="minorHAnsi" w:cstheme="minorHAnsi"/>
        </w:rPr>
        <w:br/>
        <w:t xml:space="preserve">lub dokonania bezpośredniej płatności na rzecz podwykonawcy/podwykonawców (dotyczy także dalszych podwykonawców), na co Wykonawca wyraża zgodę. </w:t>
      </w:r>
    </w:p>
    <w:p w14:paraId="4B3DEB43" w14:textId="77777777" w:rsidR="00611DD7" w:rsidRDefault="00611DD7" w:rsidP="00DB333A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05EF9">
        <w:rPr>
          <w:rFonts w:asciiTheme="minorHAnsi" w:hAnsiTheme="minorHAnsi" w:cstheme="minorHAnsi"/>
        </w:rPr>
        <w:t xml:space="preserve">W przypadku opóźnienia zapłaty, Wykonawcy przysługują odsetki ustawowe za opóźnienie </w:t>
      </w:r>
      <w:r w:rsidRPr="00105EF9">
        <w:rPr>
          <w:rFonts w:asciiTheme="minorHAnsi" w:hAnsiTheme="minorHAnsi" w:cstheme="minorHAnsi"/>
        </w:rPr>
        <w:br/>
        <w:t xml:space="preserve">w transakcjach handlowych płatności w wysokości określonej w ustawie z dnia 8 marca 2013 r. </w:t>
      </w:r>
      <w:r w:rsidRPr="00105EF9">
        <w:rPr>
          <w:rFonts w:asciiTheme="minorHAnsi" w:hAnsiTheme="minorHAnsi" w:cstheme="minorHAnsi"/>
        </w:rPr>
        <w:br/>
        <w:t xml:space="preserve">o przeciwdziałaniu nadmiernym opóźnieniom w transakcjach handlowych (j.t. </w:t>
      </w:r>
      <w:proofErr w:type="spellStart"/>
      <w:r w:rsidRPr="00105EF9">
        <w:rPr>
          <w:rFonts w:asciiTheme="minorHAnsi" w:hAnsiTheme="minorHAnsi" w:cstheme="minorHAnsi"/>
        </w:rPr>
        <w:t>Dz</w:t>
      </w:r>
      <w:proofErr w:type="spellEnd"/>
      <w:r>
        <w:rPr>
          <w:rFonts w:asciiTheme="minorHAnsi" w:hAnsiTheme="minorHAnsi" w:cstheme="minorHAnsi"/>
        </w:rPr>
        <w:t xml:space="preserve"> </w:t>
      </w:r>
      <w:r w:rsidRPr="00105EF9">
        <w:rPr>
          <w:rFonts w:asciiTheme="minorHAnsi" w:hAnsiTheme="minorHAnsi" w:cstheme="minorHAnsi"/>
        </w:rPr>
        <w:t xml:space="preserve">.U. </w:t>
      </w:r>
      <w:r>
        <w:rPr>
          <w:rFonts w:asciiTheme="minorHAnsi" w:hAnsiTheme="minorHAnsi" w:cstheme="minorHAnsi"/>
        </w:rPr>
        <w:t xml:space="preserve">z </w:t>
      </w:r>
      <w:r w:rsidRPr="00105EF9">
        <w:rPr>
          <w:rFonts w:asciiTheme="minorHAnsi" w:hAnsiTheme="minorHAnsi" w:cstheme="minorHAnsi"/>
        </w:rPr>
        <w:t xml:space="preserve">2023 </w:t>
      </w:r>
      <w:r>
        <w:rPr>
          <w:rFonts w:asciiTheme="minorHAnsi" w:hAnsiTheme="minorHAnsi" w:cstheme="minorHAnsi"/>
        </w:rPr>
        <w:br/>
      </w:r>
      <w:r w:rsidRPr="00010D6A">
        <w:rPr>
          <w:rFonts w:asciiTheme="minorHAnsi" w:hAnsiTheme="minorHAnsi" w:cstheme="minorHAnsi"/>
        </w:rPr>
        <w:t xml:space="preserve">poz. 1790). </w:t>
      </w:r>
    </w:p>
    <w:p w14:paraId="2177456E" w14:textId="77777777" w:rsidR="00611DD7" w:rsidRPr="003F2697" w:rsidRDefault="00611DD7" w:rsidP="00DB333A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F2697">
        <w:rPr>
          <w:rFonts w:asciiTheme="minorHAnsi" w:hAnsiTheme="minorHAnsi" w:cstheme="minorHAnsi"/>
        </w:rPr>
        <w:t xml:space="preserve">Strony zgodnie oświadczają, że Wykonawca będzie wystawiał faktury za realizację niniejszej </w:t>
      </w:r>
      <w:r>
        <w:rPr>
          <w:rFonts w:asciiTheme="minorHAnsi" w:hAnsiTheme="minorHAnsi" w:cstheme="minorHAnsi"/>
        </w:rPr>
        <w:t>u</w:t>
      </w:r>
      <w:r w:rsidRPr="003F2697">
        <w:rPr>
          <w:rFonts w:asciiTheme="minorHAnsi" w:hAnsiTheme="minorHAnsi" w:cstheme="minorHAnsi"/>
        </w:rPr>
        <w:t xml:space="preserve">mowy w formie faktury ustrukturyzowanej za pośrednictwem Krajowego Systemu e-Faktur </w:t>
      </w:r>
      <w:proofErr w:type="spellStart"/>
      <w:r w:rsidRPr="003F2697">
        <w:rPr>
          <w:rFonts w:asciiTheme="minorHAnsi" w:hAnsiTheme="minorHAnsi" w:cstheme="minorHAnsi"/>
        </w:rPr>
        <w:t>KSeF</w:t>
      </w:r>
      <w:proofErr w:type="spellEnd"/>
      <w:r w:rsidRPr="003F269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3F2697">
        <w:rPr>
          <w:rFonts w:asciiTheme="minorHAnsi" w:hAnsiTheme="minorHAnsi" w:cstheme="minorHAnsi"/>
        </w:rPr>
        <w:t>(dalej „</w:t>
      </w:r>
      <w:proofErr w:type="spellStart"/>
      <w:r w:rsidRPr="003F2697">
        <w:rPr>
          <w:rFonts w:asciiTheme="minorHAnsi" w:hAnsiTheme="minorHAnsi" w:cstheme="minorHAnsi"/>
        </w:rPr>
        <w:t>KSeF</w:t>
      </w:r>
      <w:proofErr w:type="spellEnd"/>
      <w:r w:rsidRPr="003F2697">
        <w:rPr>
          <w:rFonts w:asciiTheme="minorHAnsi" w:hAnsiTheme="minorHAnsi" w:cstheme="minorHAnsi"/>
        </w:rPr>
        <w:t xml:space="preserve">”), zgodnie z przepisami ustawy z dnia 11 marca 2004 r. o podatku od towarów i usług oraz przepisami wykonawczymi. Faktury przesłane i odebrane za pośrednictwem </w:t>
      </w:r>
      <w:proofErr w:type="spellStart"/>
      <w:r w:rsidRPr="003F2697">
        <w:rPr>
          <w:rFonts w:asciiTheme="minorHAnsi" w:hAnsiTheme="minorHAnsi" w:cstheme="minorHAnsi"/>
        </w:rPr>
        <w:t>KSeF</w:t>
      </w:r>
      <w:proofErr w:type="spellEnd"/>
      <w:r w:rsidRPr="003F2697">
        <w:rPr>
          <w:rFonts w:asciiTheme="minorHAnsi" w:hAnsiTheme="minorHAnsi" w:cstheme="minorHAnsi"/>
        </w:rPr>
        <w:t xml:space="preserve"> będą stanowić podstawę do rozliczeń pomiędzy Stronami.</w:t>
      </w:r>
    </w:p>
    <w:p w14:paraId="32530999" w14:textId="77777777" w:rsidR="00C918C7" w:rsidRDefault="00C918C7" w:rsidP="00E4340B">
      <w:pPr>
        <w:spacing w:line="276" w:lineRule="auto"/>
        <w:ind w:left="10" w:right="-1"/>
        <w:jc w:val="center"/>
        <w:rPr>
          <w:rFonts w:cs="Calibri"/>
          <w:b/>
        </w:rPr>
      </w:pPr>
    </w:p>
    <w:p w14:paraId="3C7C2B14" w14:textId="506E4B7E" w:rsidR="00E4340B" w:rsidRPr="004E1DFF" w:rsidRDefault="00E4340B" w:rsidP="004E1DFF">
      <w:pPr>
        <w:jc w:val="center"/>
        <w:rPr>
          <w:b/>
          <w:bCs/>
        </w:rPr>
      </w:pPr>
      <w:r w:rsidRPr="004E1DFF">
        <w:rPr>
          <w:b/>
          <w:bCs/>
        </w:rPr>
        <w:t>§ 5</w:t>
      </w:r>
    </w:p>
    <w:p w14:paraId="028D80BA" w14:textId="6D8AEB4B" w:rsidR="00E4340B" w:rsidRPr="004E1DFF" w:rsidRDefault="00E4340B" w:rsidP="004E1DFF">
      <w:pPr>
        <w:jc w:val="center"/>
        <w:rPr>
          <w:b/>
          <w:bCs/>
        </w:rPr>
      </w:pPr>
      <w:r w:rsidRPr="004E1DFF">
        <w:rPr>
          <w:b/>
          <w:bCs/>
        </w:rPr>
        <w:t>Kary umowne</w:t>
      </w:r>
    </w:p>
    <w:p w14:paraId="67E9B58D" w14:textId="5F941F60" w:rsidR="00B7684B" w:rsidRPr="00B7684B" w:rsidRDefault="00B7684B" w:rsidP="00DB333A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B7684B">
        <w:rPr>
          <w:rFonts w:asciiTheme="minorHAnsi" w:hAnsiTheme="minorHAnsi" w:cstheme="minorHAnsi"/>
        </w:rPr>
        <w:t xml:space="preserve">Wykonawca zapłaci Zamawiającemu karę umowną: </w:t>
      </w:r>
    </w:p>
    <w:p w14:paraId="0BE6C0DC" w14:textId="03299A65" w:rsidR="00B7684B" w:rsidRPr="00B7684B" w:rsidRDefault="00B7684B" w:rsidP="00DB333A">
      <w:pPr>
        <w:pStyle w:val="Akapitzlist"/>
        <w:numPr>
          <w:ilvl w:val="0"/>
          <w:numId w:val="13"/>
        </w:numPr>
        <w:tabs>
          <w:tab w:val="left" w:pos="0"/>
        </w:tabs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B7684B">
        <w:rPr>
          <w:rFonts w:asciiTheme="minorHAnsi" w:hAnsiTheme="minorHAnsi" w:cstheme="minorHAnsi"/>
        </w:rPr>
        <w:t xml:space="preserve">z tytułu odstąpienia od </w:t>
      </w:r>
      <w:r w:rsidR="00AC10CD">
        <w:rPr>
          <w:rFonts w:asciiTheme="minorHAnsi" w:hAnsiTheme="minorHAnsi" w:cstheme="minorHAnsi"/>
        </w:rPr>
        <w:t>u</w:t>
      </w:r>
      <w:r w:rsidRPr="00B7684B">
        <w:rPr>
          <w:rFonts w:asciiTheme="minorHAnsi" w:hAnsiTheme="minorHAnsi" w:cstheme="minorHAnsi"/>
        </w:rPr>
        <w:t xml:space="preserve">mowy przez Zamawiającego lub Wykonawcę z przyczyn zależnych </w:t>
      </w:r>
      <w:r>
        <w:rPr>
          <w:rFonts w:asciiTheme="minorHAnsi" w:hAnsiTheme="minorHAnsi" w:cstheme="minorHAnsi"/>
        </w:rPr>
        <w:br/>
      </w:r>
      <w:r w:rsidRPr="00B7684B">
        <w:rPr>
          <w:rFonts w:asciiTheme="minorHAnsi" w:hAnsiTheme="minorHAnsi" w:cstheme="minorHAnsi"/>
        </w:rPr>
        <w:t xml:space="preserve">od Wykonawcy - w wysokości 10% wynagrodzenia brutto Wykonawcy, określonego w § 4 ust. 1 </w:t>
      </w:r>
      <w:r w:rsidR="00AC10CD">
        <w:rPr>
          <w:rFonts w:asciiTheme="minorHAnsi" w:hAnsiTheme="minorHAnsi" w:cstheme="minorHAnsi"/>
        </w:rPr>
        <w:t>u</w:t>
      </w:r>
      <w:r w:rsidRPr="00B7684B">
        <w:rPr>
          <w:rFonts w:asciiTheme="minorHAnsi" w:hAnsiTheme="minorHAnsi" w:cstheme="minorHAnsi"/>
        </w:rPr>
        <w:t xml:space="preserve">mowy, </w:t>
      </w:r>
    </w:p>
    <w:p w14:paraId="39603D26" w14:textId="01D82E51" w:rsidR="00B7684B" w:rsidRPr="00B7684B" w:rsidRDefault="00B7684B" w:rsidP="00DB333A">
      <w:pPr>
        <w:pStyle w:val="Akapitzlist"/>
        <w:numPr>
          <w:ilvl w:val="0"/>
          <w:numId w:val="13"/>
        </w:numPr>
        <w:tabs>
          <w:tab w:val="left" w:pos="0"/>
        </w:tabs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B7684B">
        <w:rPr>
          <w:rFonts w:asciiTheme="minorHAnsi" w:hAnsiTheme="minorHAnsi" w:cstheme="minorHAnsi"/>
        </w:rPr>
        <w:t xml:space="preserve">za każdy stwierdzony przypadek nieprawidłowego wykonania obowiązku przez inspektora </w:t>
      </w:r>
      <w:r w:rsidR="00AC10CD">
        <w:rPr>
          <w:rFonts w:asciiTheme="minorHAnsi" w:hAnsiTheme="minorHAnsi" w:cstheme="minorHAnsi"/>
        </w:rPr>
        <w:t>–</w:t>
      </w:r>
      <w:r w:rsidRPr="00B7684B">
        <w:rPr>
          <w:rFonts w:asciiTheme="minorHAnsi" w:hAnsiTheme="minorHAnsi" w:cstheme="minorHAnsi"/>
        </w:rPr>
        <w:t xml:space="preserve"> </w:t>
      </w:r>
      <w:r w:rsidR="00AC10CD">
        <w:rPr>
          <w:rFonts w:asciiTheme="minorHAnsi" w:hAnsiTheme="minorHAnsi" w:cstheme="minorHAnsi"/>
        </w:rPr>
        <w:br/>
        <w:t xml:space="preserve">w </w:t>
      </w:r>
      <w:r w:rsidRPr="00B7684B">
        <w:rPr>
          <w:rFonts w:asciiTheme="minorHAnsi" w:hAnsiTheme="minorHAnsi" w:cstheme="minorHAnsi"/>
        </w:rPr>
        <w:t xml:space="preserve">wysokości </w:t>
      </w:r>
      <w:r>
        <w:rPr>
          <w:rFonts w:asciiTheme="minorHAnsi" w:hAnsiTheme="minorHAnsi" w:cstheme="minorHAnsi"/>
        </w:rPr>
        <w:t>1 0</w:t>
      </w:r>
      <w:r w:rsidRPr="00B7684B">
        <w:rPr>
          <w:rFonts w:asciiTheme="minorHAnsi" w:hAnsiTheme="minorHAnsi" w:cstheme="minorHAnsi"/>
        </w:rPr>
        <w:t>00,00 zł.</w:t>
      </w:r>
    </w:p>
    <w:p w14:paraId="3C86D9B1" w14:textId="628C3F2B" w:rsidR="00B7684B" w:rsidRPr="00A70EF9" w:rsidRDefault="00B7684B" w:rsidP="00DB333A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70EF9">
        <w:rPr>
          <w:rFonts w:asciiTheme="minorHAnsi" w:hAnsiTheme="minorHAnsi" w:cstheme="minorHAnsi"/>
        </w:rPr>
        <w:t xml:space="preserve">Zapłata kar umownych nie zwalnia Wykonawcy z obowiązku realizacji umowy. </w:t>
      </w:r>
    </w:p>
    <w:p w14:paraId="1C5A3A3D" w14:textId="44CF5250" w:rsidR="00B7684B" w:rsidRPr="00A70EF9" w:rsidRDefault="00B7684B" w:rsidP="00DB333A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70EF9">
        <w:rPr>
          <w:rFonts w:asciiTheme="minorHAnsi" w:hAnsiTheme="minorHAnsi" w:cstheme="minorHAnsi"/>
        </w:rPr>
        <w:t xml:space="preserve">Łączna wysokość naliczonych kar umownych nie może przekroczyć 30% wartości umownej określonej w § </w:t>
      </w:r>
      <w:r>
        <w:rPr>
          <w:rFonts w:asciiTheme="minorHAnsi" w:hAnsiTheme="minorHAnsi" w:cstheme="minorHAnsi"/>
        </w:rPr>
        <w:t>4</w:t>
      </w:r>
      <w:r w:rsidRPr="00A70EF9">
        <w:rPr>
          <w:rFonts w:asciiTheme="minorHAnsi" w:hAnsiTheme="minorHAnsi" w:cstheme="minorHAnsi"/>
        </w:rPr>
        <w:t xml:space="preserve"> ust. 1 niniejszej umowy. </w:t>
      </w:r>
    </w:p>
    <w:p w14:paraId="4C78EEF5" w14:textId="77777777" w:rsidR="00B7684B" w:rsidRPr="00A70EF9" w:rsidRDefault="00B7684B" w:rsidP="00DB333A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70EF9">
        <w:rPr>
          <w:rFonts w:asciiTheme="minorHAnsi" w:hAnsiTheme="minorHAnsi" w:cstheme="minorHAnsi"/>
        </w:rPr>
        <w:t xml:space="preserve">Jeżeli wskutek niewykonania lub nienależytego wykonania zobowiązań umownych Zamawiający poniesie szkodę przewyższającą swą wartością naliczoną karę umowną, będzie on uprawniony </w:t>
      </w:r>
      <w:r w:rsidRPr="00A70EF9">
        <w:rPr>
          <w:rFonts w:asciiTheme="minorHAnsi" w:hAnsiTheme="minorHAnsi" w:cstheme="minorHAnsi"/>
        </w:rPr>
        <w:br/>
        <w:t xml:space="preserve">do dochodzenia odszkodowania uzupełniającego do pełnej wysokości szkody na zasadach ogólnych prawa cywilnego, uwzględniając wysokość uzyskanej kary. </w:t>
      </w:r>
    </w:p>
    <w:p w14:paraId="5673FAB4" w14:textId="77777777" w:rsidR="00B7684B" w:rsidRPr="00A70EF9" w:rsidRDefault="00B7684B" w:rsidP="00DB333A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70EF9">
        <w:rPr>
          <w:rFonts w:asciiTheme="minorHAnsi" w:hAnsiTheme="minorHAnsi" w:cstheme="minorHAnsi"/>
        </w:rPr>
        <w:t xml:space="preserve">Zamawiający wezwie Wykonawcę do zapłaty wierzytelności wynikających z tytułu kar umownych wraz ze wskazaniem terminu jej zapłaty, tj. kwota kar umownych będzie płatna w terminie 3 dni </w:t>
      </w:r>
      <w:r w:rsidRPr="00A70EF9">
        <w:rPr>
          <w:rFonts w:asciiTheme="minorHAnsi" w:hAnsiTheme="minorHAnsi" w:cstheme="minorHAnsi"/>
        </w:rPr>
        <w:br/>
        <w:t>od daty otrzymania przez Wykonawcę noty księgowej informującej o jej wysokości. W przypadku nieuiszczenia kar umownych w terminie wskazanym w nocie księgowej, Wykonawca wyraża zgodę na potrącenie przez Zamawiającego kar umownych z przysługującej Wykonawcy należności.</w:t>
      </w:r>
    </w:p>
    <w:p w14:paraId="3A65B318" w14:textId="77777777" w:rsidR="00B7684B" w:rsidRPr="00A70EF9" w:rsidRDefault="00B7684B" w:rsidP="00DB333A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70EF9">
        <w:rPr>
          <w:rFonts w:asciiTheme="minorHAnsi" w:hAnsiTheme="minorHAnsi" w:cstheme="minorHAnsi"/>
        </w:rPr>
        <w:t>Za szkody wynikłe z nienależytego wykonania umowy Wykonawca odpowiadać będzie wobec Zamawiającego na zasadach ogólnych w oparciu o przepisy Kodeksu Cywilnego.</w:t>
      </w:r>
    </w:p>
    <w:p w14:paraId="25A2A9A4" w14:textId="77777777" w:rsidR="00CD571F" w:rsidRDefault="00CD571F" w:rsidP="00AC10CD"/>
    <w:p w14:paraId="6C04A9C7" w14:textId="799D6117" w:rsidR="00E4340B" w:rsidRPr="00CD571F" w:rsidRDefault="00E4340B" w:rsidP="00CD571F">
      <w:pPr>
        <w:jc w:val="center"/>
        <w:rPr>
          <w:b/>
          <w:bCs/>
        </w:rPr>
      </w:pPr>
      <w:r w:rsidRPr="00CD571F">
        <w:rPr>
          <w:b/>
          <w:bCs/>
        </w:rPr>
        <w:t>§ 6</w:t>
      </w:r>
    </w:p>
    <w:p w14:paraId="09F21C26" w14:textId="36379AD5" w:rsidR="00E4340B" w:rsidRPr="00CD571F" w:rsidRDefault="00E4340B" w:rsidP="00CD571F">
      <w:pPr>
        <w:jc w:val="center"/>
        <w:rPr>
          <w:b/>
          <w:bCs/>
        </w:rPr>
      </w:pPr>
      <w:r w:rsidRPr="00CD571F">
        <w:rPr>
          <w:b/>
          <w:bCs/>
        </w:rPr>
        <w:t xml:space="preserve">Odstąpienie od </w:t>
      </w:r>
      <w:r w:rsidR="00120B60" w:rsidRPr="00CD571F">
        <w:rPr>
          <w:b/>
          <w:bCs/>
        </w:rPr>
        <w:t>u</w:t>
      </w:r>
      <w:r w:rsidRPr="00CD571F">
        <w:rPr>
          <w:b/>
          <w:bCs/>
        </w:rPr>
        <w:t>mowy</w:t>
      </w:r>
    </w:p>
    <w:p w14:paraId="205CA83D" w14:textId="5CB826FF" w:rsidR="00E4340B" w:rsidRPr="00AC10CD" w:rsidRDefault="00E4340B" w:rsidP="00DB333A">
      <w:pPr>
        <w:pStyle w:val="Akapitzlist"/>
        <w:numPr>
          <w:ilvl w:val="0"/>
          <w:numId w:val="14"/>
        </w:numPr>
        <w:ind w:left="284" w:hanging="284"/>
        <w:jc w:val="both"/>
      </w:pPr>
      <w:r w:rsidRPr="00AC10CD">
        <w:t xml:space="preserve">Zmawiającemu przysługuje prawo odstąpienia od </w:t>
      </w:r>
      <w:r w:rsidR="00120B60" w:rsidRPr="00AC10CD">
        <w:t>u</w:t>
      </w:r>
      <w:r w:rsidRPr="00AC10CD">
        <w:t xml:space="preserve">mowy w trybie i na zasadach określonych </w:t>
      </w:r>
      <w:r w:rsidR="00CD571F">
        <w:br/>
      </w:r>
      <w:r w:rsidRPr="00AC10CD">
        <w:t xml:space="preserve">w art. 456 ust. 1 pkt 1 Ustawy Prawo zamówień publicznych, tj. w terminie 30 dni od dnia powzięcia wiadomości o zaistnieniu istotnej zmiany okoliczności powodującej, że wykonanie  </w:t>
      </w:r>
      <w:r w:rsidR="00120B60" w:rsidRPr="00AC10CD">
        <w:t>u</w:t>
      </w:r>
      <w:r w:rsidRPr="00AC10CD">
        <w:t xml:space="preserve">mowy nie leży w interesie publicznym, czego nie można było przewidzieć w chwili zawarcia </w:t>
      </w:r>
      <w:r w:rsidR="00120B60" w:rsidRPr="00AC10CD">
        <w:t>u</w:t>
      </w:r>
      <w:r w:rsidRPr="00AC10CD">
        <w:t xml:space="preserve">mowy lub dalsze wykonywanie </w:t>
      </w:r>
      <w:r w:rsidR="00120B60" w:rsidRPr="00AC10CD">
        <w:t>u</w:t>
      </w:r>
      <w:r w:rsidRPr="00AC10CD">
        <w:t xml:space="preserve">mowy może zagrozić podstawowemu interesowi bezpieczeństwa państwa </w:t>
      </w:r>
      <w:r w:rsidR="00CD571F">
        <w:br/>
      </w:r>
      <w:r w:rsidRPr="00AC10CD">
        <w:t xml:space="preserve">lub bezpieczeństwu publicznemu. W takim przypadku Wykonawca może żądać wyłącznie </w:t>
      </w:r>
      <w:r w:rsidRPr="00AC10CD">
        <w:lastRenderedPageBreak/>
        <w:t xml:space="preserve">wynagrodzenia należnego z tytułu wykonania części </w:t>
      </w:r>
      <w:r w:rsidR="00120B60" w:rsidRPr="00AC10CD">
        <w:t>u</w:t>
      </w:r>
      <w:r w:rsidRPr="00AC10CD">
        <w:t>mowy.</w:t>
      </w:r>
    </w:p>
    <w:p w14:paraId="1DAF02DB" w14:textId="300A9761" w:rsidR="00E4340B" w:rsidRPr="00AC10CD" w:rsidRDefault="00E4340B" w:rsidP="00DB333A">
      <w:pPr>
        <w:pStyle w:val="Akapitzlist"/>
        <w:numPr>
          <w:ilvl w:val="0"/>
          <w:numId w:val="14"/>
        </w:numPr>
        <w:ind w:left="284" w:hanging="284"/>
        <w:jc w:val="both"/>
      </w:pPr>
      <w:r w:rsidRPr="00AC10CD">
        <w:t xml:space="preserve">Zgodnie z treścią art. 456 ust. 1 pkt 2 Ustawy Prawo zamówień publicznych, Zamawiający ma prawo do odstąpienia od </w:t>
      </w:r>
      <w:r w:rsidR="00AC10CD" w:rsidRPr="00AC10CD">
        <w:t>u</w:t>
      </w:r>
      <w:r w:rsidRPr="00AC10CD">
        <w:t>mowy jeżeli zachodzi co najmniej jedna z następujących okoliczności:</w:t>
      </w:r>
    </w:p>
    <w:p w14:paraId="5E0D451A" w14:textId="3992ADDB" w:rsidR="00E4340B" w:rsidRPr="00AC10CD" w:rsidRDefault="00E4340B" w:rsidP="00DB333A">
      <w:pPr>
        <w:pStyle w:val="Akapitzlist"/>
        <w:numPr>
          <w:ilvl w:val="0"/>
          <w:numId w:val="15"/>
        </w:numPr>
        <w:ind w:left="567" w:hanging="283"/>
        <w:jc w:val="both"/>
      </w:pPr>
      <w:r w:rsidRPr="00AC10CD">
        <w:t xml:space="preserve">dokonano zmiany </w:t>
      </w:r>
      <w:r w:rsidR="00120B60" w:rsidRPr="00AC10CD">
        <w:t>u</w:t>
      </w:r>
      <w:r w:rsidRPr="00AC10CD">
        <w:t xml:space="preserve">mowy z naruszeniem art. 454 i art. 455 Ustawy Prawo zamówień publicznych; w takim przypadku Zamawiający odstępuje od </w:t>
      </w:r>
      <w:r w:rsidR="00120B60" w:rsidRPr="00AC10CD">
        <w:t>u</w:t>
      </w:r>
      <w:r w:rsidRPr="00AC10CD">
        <w:t>mowy w części, której zmiana dotyczy,</w:t>
      </w:r>
    </w:p>
    <w:p w14:paraId="3E20E377" w14:textId="7D827304" w:rsidR="00E4340B" w:rsidRPr="00AC10CD" w:rsidRDefault="00E4340B" w:rsidP="00DB333A">
      <w:pPr>
        <w:pStyle w:val="Akapitzlist"/>
        <w:numPr>
          <w:ilvl w:val="0"/>
          <w:numId w:val="15"/>
        </w:numPr>
        <w:ind w:left="567" w:hanging="283"/>
        <w:jc w:val="both"/>
      </w:pPr>
      <w:r w:rsidRPr="00AC10CD">
        <w:t xml:space="preserve">Wykonawca w chwili zawarcia </w:t>
      </w:r>
      <w:r w:rsidR="00120B60" w:rsidRPr="00AC10CD">
        <w:t>u</w:t>
      </w:r>
      <w:r w:rsidRPr="00AC10CD">
        <w:t>mowy podlegał wykluczeniu na podstawie art. 108 ustawy Prawo zamówień publicznych,</w:t>
      </w:r>
    </w:p>
    <w:p w14:paraId="0EC33116" w14:textId="1FBCE812" w:rsidR="00E4340B" w:rsidRPr="00AC10CD" w:rsidRDefault="00E4340B" w:rsidP="00DB333A">
      <w:pPr>
        <w:pStyle w:val="Akapitzlist"/>
        <w:numPr>
          <w:ilvl w:val="0"/>
          <w:numId w:val="15"/>
        </w:numPr>
        <w:ind w:left="567" w:hanging="283"/>
        <w:jc w:val="both"/>
      </w:pPr>
      <w:r w:rsidRPr="00AC10CD">
        <w:t xml:space="preserve">Trybunał Sprawiedliwości Unii Europejskiej stwierdził, w ramach procedury przewidzianej </w:t>
      </w:r>
      <w:r w:rsidR="00CD571F">
        <w:br/>
      </w:r>
      <w:r w:rsidRPr="00AC10CD">
        <w:t xml:space="preserve">w art. 258 Traktatu o funkcjonowaniu Unii Europejskiej, że Rzeczpospolita Polska uchybiła zobowiązaniom, które ciążą na niej na mocy Traktatów, dyrektywy 2014/24/UE, dyrektywy 2014/25/UE i dyrektywy 2009/81/WE, z uwagi na to, że Zamawiający udzielił zamówienia </w:t>
      </w:r>
      <w:r w:rsidR="00CD571F">
        <w:br/>
      </w:r>
      <w:r w:rsidRPr="00AC10CD">
        <w:t>z naruszeniem prawa Unii Europejskiej.</w:t>
      </w:r>
    </w:p>
    <w:p w14:paraId="713EDF33" w14:textId="66655F9C" w:rsidR="00E4340B" w:rsidRPr="00AC10CD" w:rsidRDefault="00E4340B" w:rsidP="00DB333A">
      <w:pPr>
        <w:pStyle w:val="Akapitzlist"/>
        <w:numPr>
          <w:ilvl w:val="0"/>
          <w:numId w:val="14"/>
        </w:numPr>
        <w:ind w:left="284" w:hanging="284"/>
        <w:jc w:val="both"/>
      </w:pPr>
      <w:r w:rsidRPr="00AC10CD">
        <w:t xml:space="preserve">Zamawiający może dodatkowo odstąpić od </w:t>
      </w:r>
      <w:r w:rsidR="00120B60" w:rsidRPr="00AC10CD">
        <w:t>u</w:t>
      </w:r>
      <w:r w:rsidRPr="00AC10CD">
        <w:t>mowy lub jej części, bez konieczności wyznaczania terminu dodatkowego, w następujących przypadkach:</w:t>
      </w:r>
    </w:p>
    <w:p w14:paraId="140588F0" w14:textId="052A4C5C" w:rsidR="00E4340B" w:rsidRPr="00AC10CD" w:rsidRDefault="00E4340B" w:rsidP="00DB333A">
      <w:pPr>
        <w:pStyle w:val="Akapitzlist"/>
        <w:numPr>
          <w:ilvl w:val="0"/>
          <w:numId w:val="16"/>
        </w:numPr>
        <w:ind w:left="567" w:hanging="283"/>
        <w:jc w:val="both"/>
      </w:pPr>
      <w:r w:rsidRPr="00AC10CD">
        <w:t xml:space="preserve">w razie zwłoki Wykonawcy w realizacji </w:t>
      </w:r>
      <w:r w:rsidR="00120B60" w:rsidRPr="00AC10CD">
        <w:t>u</w:t>
      </w:r>
      <w:r w:rsidRPr="00AC10CD">
        <w:t>mowy w całości lub części,</w:t>
      </w:r>
    </w:p>
    <w:p w14:paraId="336317C2" w14:textId="0AB09E3E" w:rsidR="00E4340B" w:rsidRPr="00AC10CD" w:rsidRDefault="00E4340B" w:rsidP="00DB333A">
      <w:pPr>
        <w:pStyle w:val="Akapitzlist"/>
        <w:numPr>
          <w:ilvl w:val="0"/>
          <w:numId w:val="16"/>
        </w:numPr>
        <w:ind w:left="567" w:hanging="283"/>
        <w:jc w:val="both"/>
      </w:pPr>
      <w:r w:rsidRPr="00AC10CD">
        <w:t xml:space="preserve">gdy Wykonawca, bez zgody Zamawiającego, powierzy wykonywanie zobowiązań </w:t>
      </w:r>
      <w:r w:rsidR="00120B60" w:rsidRPr="00AC10CD">
        <w:t xml:space="preserve">  </w:t>
      </w:r>
      <w:r w:rsidRPr="00AC10CD">
        <w:t xml:space="preserve">wynikających z niniejszej </w:t>
      </w:r>
      <w:r w:rsidR="00120B60" w:rsidRPr="00AC10CD">
        <w:t>u</w:t>
      </w:r>
      <w:r w:rsidRPr="00AC10CD">
        <w:t>mowy osobie trzeciej,</w:t>
      </w:r>
    </w:p>
    <w:p w14:paraId="5CEFD6EA" w14:textId="1F4671C3" w:rsidR="00E4340B" w:rsidRPr="00AC10CD" w:rsidRDefault="00E4340B" w:rsidP="00DB333A">
      <w:pPr>
        <w:pStyle w:val="Akapitzlist"/>
        <w:numPr>
          <w:ilvl w:val="0"/>
          <w:numId w:val="16"/>
        </w:numPr>
        <w:ind w:left="567" w:hanging="283"/>
        <w:jc w:val="both"/>
      </w:pPr>
      <w:r w:rsidRPr="00AC10CD">
        <w:t xml:space="preserve">powzięcia przez Zamawiającego informacji o złożeniu przez Wykonawcę wniosku  o otwarcie likwidacji lub upadłości lub o wydaniu nakazu zajęcia majątku Wykonawcy, jeżeli powyższe skutkować będzie brakiem możliwości dalszej realizacji </w:t>
      </w:r>
      <w:r w:rsidR="00120B60" w:rsidRPr="00AC10CD">
        <w:t>u</w:t>
      </w:r>
      <w:r w:rsidRPr="00AC10CD">
        <w:t>mowy,</w:t>
      </w:r>
    </w:p>
    <w:p w14:paraId="7814B6C8" w14:textId="16306F63" w:rsidR="00E4340B" w:rsidRPr="00AC10CD" w:rsidRDefault="00E4340B" w:rsidP="00DB333A">
      <w:pPr>
        <w:pStyle w:val="Akapitzlist"/>
        <w:numPr>
          <w:ilvl w:val="0"/>
          <w:numId w:val="16"/>
        </w:numPr>
        <w:ind w:left="567" w:hanging="283"/>
        <w:jc w:val="both"/>
      </w:pPr>
      <w:r w:rsidRPr="00AC10CD">
        <w:t xml:space="preserve">powzięcia informacji o przypadku udokumentowanego rażącego łamania postanowień niniejszej </w:t>
      </w:r>
      <w:r w:rsidR="00120B60" w:rsidRPr="00AC10CD">
        <w:t>u</w:t>
      </w:r>
      <w:r w:rsidRPr="00AC10CD">
        <w:t>mowy przez Wykonawcę.</w:t>
      </w:r>
    </w:p>
    <w:p w14:paraId="4DB50673" w14:textId="77777777" w:rsidR="00E4340B" w:rsidRPr="00AC10CD" w:rsidRDefault="00E4340B" w:rsidP="00DB333A">
      <w:pPr>
        <w:pStyle w:val="Akapitzlist"/>
        <w:numPr>
          <w:ilvl w:val="0"/>
          <w:numId w:val="14"/>
        </w:numPr>
        <w:ind w:left="284" w:hanging="284"/>
        <w:jc w:val="both"/>
      </w:pPr>
      <w:r w:rsidRPr="00AC10CD">
        <w:t>Umowa o zamówienie publiczne ulega unieważnieniu na warunkach określonych w ustawie Prawo zamówień publicznych z dnia 11 września 2019r., na podstawie treści art. 457 – 461.</w:t>
      </w:r>
    </w:p>
    <w:p w14:paraId="0ECB558E" w14:textId="339A3EAB" w:rsidR="00E4340B" w:rsidRPr="00AC10CD" w:rsidRDefault="00E4340B" w:rsidP="00DB333A">
      <w:pPr>
        <w:pStyle w:val="Akapitzlist"/>
        <w:numPr>
          <w:ilvl w:val="0"/>
          <w:numId w:val="14"/>
        </w:numPr>
        <w:ind w:left="284" w:hanging="284"/>
        <w:jc w:val="both"/>
      </w:pPr>
      <w:r w:rsidRPr="00AC10CD">
        <w:t xml:space="preserve">Odstąpienie lub rozwiązanie przez Zamawiającego </w:t>
      </w:r>
      <w:r w:rsidR="00120B60" w:rsidRPr="00AC10CD">
        <w:t>u</w:t>
      </w:r>
      <w:r w:rsidRPr="00AC10CD">
        <w:t xml:space="preserve">mowy nie wyłącza obowiązku zapłacenia </w:t>
      </w:r>
      <w:r w:rsidR="00CD571F">
        <w:br/>
      </w:r>
      <w:r w:rsidRPr="00AC10CD">
        <w:t xml:space="preserve">przez Wykonawcę kar umownych, o których mowa w § </w:t>
      </w:r>
      <w:r w:rsidR="00120B60" w:rsidRPr="00AC10CD">
        <w:t>5</w:t>
      </w:r>
      <w:r w:rsidRPr="00AC10CD">
        <w:t xml:space="preserve"> ust. 1 naliczonych do dnia odstąpienia </w:t>
      </w:r>
      <w:r w:rsidR="00CD571F">
        <w:br/>
      </w:r>
      <w:r w:rsidRPr="00AC10CD">
        <w:t xml:space="preserve">lub rozwiązania </w:t>
      </w:r>
      <w:r w:rsidR="00120B60" w:rsidRPr="00AC10CD">
        <w:t>u</w:t>
      </w:r>
      <w:r w:rsidRPr="00AC10CD">
        <w:t xml:space="preserve">mowy i nie powoduje obowiązku  zwrotu przez Zamawiającego kar zapłaconych przez Wykonawcę do dnia odstąpienia lub rozwiązania </w:t>
      </w:r>
      <w:r w:rsidR="00120B60" w:rsidRPr="00AC10CD">
        <w:t>u</w:t>
      </w:r>
      <w:r w:rsidRPr="00AC10CD">
        <w:t>mowy.</w:t>
      </w:r>
    </w:p>
    <w:p w14:paraId="299DF17E" w14:textId="49DBCE5C" w:rsidR="00E4340B" w:rsidRPr="00E70E68" w:rsidRDefault="00E4340B" w:rsidP="00DB333A">
      <w:pPr>
        <w:pStyle w:val="Akapitzlist"/>
        <w:numPr>
          <w:ilvl w:val="0"/>
          <w:numId w:val="14"/>
        </w:numPr>
        <w:ind w:left="284" w:hanging="284"/>
        <w:jc w:val="both"/>
      </w:pPr>
      <w:r w:rsidRPr="00AC10CD">
        <w:t>Umowa może być w każdym czasie rozwiązana bez wypowiedzenia</w:t>
      </w:r>
      <w:r w:rsidR="00CD571F">
        <w:t>,</w:t>
      </w:r>
      <w:r w:rsidRPr="00AC10CD">
        <w:t xml:space="preserve"> na mocy porozumienia Stron niniejszej </w:t>
      </w:r>
      <w:r w:rsidR="00120B60" w:rsidRPr="00AC10CD">
        <w:t>u</w:t>
      </w:r>
      <w:r w:rsidRPr="00AC10CD">
        <w:t>mowy.</w:t>
      </w:r>
    </w:p>
    <w:p w14:paraId="2B463E80" w14:textId="77777777" w:rsidR="00E4340B" w:rsidRPr="009E7EAB" w:rsidRDefault="00E4340B" w:rsidP="00E4340B">
      <w:pPr>
        <w:spacing w:line="276" w:lineRule="auto"/>
        <w:ind w:left="10" w:right="-1" w:hanging="10"/>
        <w:jc w:val="center"/>
        <w:rPr>
          <w:rFonts w:cs="Calibri"/>
          <w:b/>
        </w:rPr>
      </w:pPr>
    </w:p>
    <w:p w14:paraId="4AA0A1E7" w14:textId="77777777" w:rsidR="00E4340B" w:rsidRPr="00083E66" w:rsidRDefault="00E4340B" w:rsidP="00083E66">
      <w:pPr>
        <w:jc w:val="center"/>
        <w:rPr>
          <w:b/>
          <w:bCs/>
        </w:rPr>
      </w:pPr>
      <w:r w:rsidRPr="00083E66">
        <w:rPr>
          <w:b/>
          <w:bCs/>
        </w:rPr>
        <w:t>§ 7</w:t>
      </w:r>
    </w:p>
    <w:p w14:paraId="0F70034C" w14:textId="49DAB19D" w:rsidR="00E4340B" w:rsidRPr="00083E66" w:rsidRDefault="00E4340B" w:rsidP="00083E66">
      <w:pPr>
        <w:jc w:val="center"/>
        <w:rPr>
          <w:b/>
          <w:bCs/>
        </w:rPr>
      </w:pPr>
      <w:r w:rsidRPr="00083E66">
        <w:rPr>
          <w:b/>
          <w:bCs/>
        </w:rPr>
        <w:t xml:space="preserve">Zmiany postanowień zawartej </w:t>
      </w:r>
      <w:r w:rsidR="00120B60" w:rsidRPr="00083E66">
        <w:rPr>
          <w:b/>
          <w:bCs/>
        </w:rPr>
        <w:t>u</w:t>
      </w:r>
      <w:r w:rsidRPr="00083E66">
        <w:rPr>
          <w:b/>
          <w:bCs/>
        </w:rPr>
        <w:t>mowy</w:t>
      </w:r>
    </w:p>
    <w:p w14:paraId="573B2F0F" w14:textId="1D311E68" w:rsidR="00E4340B" w:rsidRPr="00540919" w:rsidRDefault="00E4340B" w:rsidP="00DB333A">
      <w:pPr>
        <w:pStyle w:val="Akapitzlist"/>
        <w:numPr>
          <w:ilvl w:val="0"/>
          <w:numId w:val="17"/>
        </w:numPr>
        <w:ind w:left="284" w:hanging="284"/>
        <w:jc w:val="both"/>
      </w:pPr>
      <w:r w:rsidRPr="00540919">
        <w:t xml:space="preserve">Zmiana </w:t>
      </w:r>
      <w:r w:rsidR="00120B60" w:rsidRPr="00540919">
        <w:t>u</w:t>
      </w:r>
      <w:r w:rsidRPr="00540919">
        <w:t xml:space="preserve">mowy jest możliwa o ile zostanie przeprowadzona zgodnie z zasadami określonymi </w:t>
      </w:r>
      <w:r w:rsidR="00083E66">
        <w:br/>
      </w:r>
      <w:r w:rsidRPr="00540919">
        <w:t>w art. 454 oraz art. 455 ustawy Prawo zamówień publicznych.</w:t>
      </w:r>
    </w:p>
    <w:p w14:paraId="148931FC" w14:textId="00682AC4" w:rsidR="00E4340B" w:rsidRPr="00540919" w:rsidRDefault="00E4340B" w:rsidP="00DB333A">
      <w:pPr>
        <w:pStyle w:val="Akapitzlist"/>
        <w:numPr>
          <w:ilvl w:val="0"/>
          <w:numId w:val="17"/>
        </w:numPr>
        <w:ind w:left="284" w:hanging="284"/>
        <w:jc w:val="both"/>
      </w:pPr>
      <w:r w:rsidRPr="00540919">
        <w:t xml:space="preserve">Zamawiający przewiduje możliwość dokonania zmian postanowień zawartej </w:t>
      </w:r>
      <w:r w:rsidR="00120B60" w:rsidRPr="00540919">
        <w:t>u</w:t>
      </w:r>
      <w:r w:rsidRPr="00540919">
        <w:t xml:space="preserve">mowy w stosunku  </w:t>
      </w:r>
      <w:r w:rsidR="00083E66">
        <w:br/>
      </w:r>
      <w:r w:rsidRPr="00540919">
        <w:t>do treści oferty, na podstawie której dokonano wyboru Wykonawcy, a także w przypadku wystąpienia co najmniej jednej z okoliczności wskazanych poniżej:</w:t>
      </w:r>
    </w:p>
    <w:p w14:paraId="6E4F5AB9" w14:textId="77777777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>zmiany nazwy, siedziby Wykonawcy,</w:t>
      </w:r>
    </w:p>
    <w:p w14:paraId="755864AA" w14:textId="21FC13A4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 xml:space="preserve">zmiany przepisów aktów prawnych wymienionych w </w:t>
      </w:r>
      <w:r w:rsidR="00120B60" w:rsidRPr="00540919">
        <w:t>u</w:t>
      </w:r>
      <w:r w:rsidRPr="00540919">
        <w:t>mowie, a w szczególności:</w:t>
      </w:r>
    </w:p>
    <w:p w14:paraId="5B1AB888" w14:textId="6AE37CB1" w:rsidR="00E4340B" w:rsidRPr="00540919" w:rsidRDefault="00E4340B" w:rsidP="00DB333A">
      <w:pPr>
        <w:pStyle w:val="Akapitzlist"/>
        <w:numPr>
          <w:ilvl w:val="0"/>
          <w:numId w:val="20"/>
        </w:numPr>
        <w:ind w:left="851" w:hanging="284"/>
        <w:jc w:val="both"/>
      </w:pPr>
      <w:r w:rsidRPr="00540919">
        <w:t>Rozporządzeni</w:t>
      </w:r>
      <w:r w:rsidR="00083E66">
        <w:t>a</w:t>
      </w:r>
      <w:r w:rsidRPr="00540919">
        <w:t xml:space="preserve"> Parlamentu Europejskiego i Rady (UE) 2016/679 z dnia 27 kwietnia 2016 r. </w:t>
      </w:r>
      <w:r w:rsidR="00083E66">
        <w:br/>
      </w:r>
      <w:r w:rsidRPr="00540919">
        <w:t>w sprawie ochrony osób fizycznych w związku z przetwarzaniem danych osobowych i sprawie swobodnego przepływu takich danych oraz uchylenia dyrektywy 95/46/WE (ogólne rozporządzenie o ochronie danych),</w:t>
      </w:r>
    </w:p>
    <w:p w14:paraId="2B260D1A" w14:textId="0E1BDE9D" w:rsidR="00E4340B" w:rsidRPr="00540919" w:rsidRDefault="00E4340B" w:rsidP="00DB333A">
      <w:pPr>
        <w:pStyle w:val="Akapitzlist"/>
        <w:numPr>
          <w:ilvl w:val="0"/>
          <w:numId w:val="20"/>
        </w:numPr>
        <w:ind w:left="851" w:hanging="284"/>
        <w:jc w:val="both"/>
      </w:pPr>
      <w:r w:rsidRPr="00540919">
        <w:t>Ustaw</w:t>
      </w:r>
      <w:r w:rsidR="00083E66">
        <w:t>y</w:t>
      </w:r>
      <w:r w:rsidRPr="00540919">
        <w:t xml:space="preserve"> z dnia 11 września 2019 r. Prawo zamówień publicznych,</w:t>
      </w:r>
    </w:p>
    <w:p w14:paraId="6DD17429" w14:textId="220E7A5C" w:rsidR="00E4340B" w:rsidRPr="00540919" w:rsidRDefault="00E4340B" w:rsidP="00DB333A">
      <w:pPr>
        <w:pStyle w:val="Akapitzlist"/>
        <w:numPr>
          <w:ilvl w:val="0"/>
          <w:numId w:val="20"/>
        </w:numPr>
        <w:ind w:left="851" w:hanging="284"/>
        <w:jc w:val="both"/>
      </w:pPr>
      <w:r w:rsidRPr="00540919">
        <w:t>Ustaw</w:t>
      </w:r>
      <w:r w:rsidR="00083E66">
        <w:t>y</w:t>
      </w:r>
      <w:r w:rsidRPr="00540919">
        <w:t xml:space="preserve"> z dnia 10 maja 2018 r. o ochronie danych osobowych,</w:t>
      </w:r>
    </w:p>
    <w:p w14:paraId="1762414F" w14:textId="58BF7B88" w:rsidR="00E4340B" w:rsidRPr="00540919" w:rsidRDefault="00E4340B" w:rsidP="00DB333A">
      <w:pPr>
        <w:pStyle w:val="Akapitzlist"/>
        <w:numPr>
          <w:ilvl w:val="0"/>
          <w:numId w:val="20"/>
        </w:numPr>
        <w:ind w:left="851" w:hanging="284"/>
        <w:jc w:val="both"/>
      </w:pPr>
      <w:r w:rsidRPr="00540919">
        <w:lastRenderedPageBreak/>
        <w:t>Ustaw</w:t>
      </w:r>
      <w:r w:rsidR="00083E66">
        <w:t>y</w:t>
      </w:r>
      <w:r w:rsidRPr="00540919">
        <w:t xml:space="preserve"> z dnia 5 sierpnia 2010 r. o ochronie informacji niejawnych,</w:t>
      </w:r>
    </w:p>
    <w:p w14:paraId="2F702348" w14:textId="38056E0F" w:rsidR="00E4340B" w:rsidRPr="00540919" w:rsidRDefault="00E4340B" w:rsidP="00DB333A">
      <w:pPr>
        <w:pStyle w:val="Akapitzlist"/>
        <w:numPr>
          <w:ilvl w:val="0"/>
          <w:numId w:val="20"/>
        </w:numPr>
        <w:ind w:left="851" w:hanging="284"/>
        <w:jc w:val="both"/>
      </w:pPr>
      <w:r w:rsidRPr="00540919">
        <w:t>Ustaw</w:t>
      </w:r>
      <w:r w:rsidR="00083E66">
        <w:t>y</w:t>
      </w:r>
      <w:r w:rsidRPr="00540919">
        <w:t xml:space="preserve"> z dnia 29 sierpnia 1997 r. Ordynacja podatkowa.</w:t>
      </w:r>
    </w:p>
    <w:p w14:paraId="7C0641BE" w14:textId="34338FE2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 xml:space="preserve">zmiany podmiotu na rzecz którego ma być świadczony przedmiot </w:t>
      </w:r>
      <w:r w:rsidR="00120B60" w:rsidRPr="00540919">
        <w:t>u</w:t>
      </w:r>
      <w:r w:rsidRPr="00540919">
        <w:t xml:space="preserve">mowy oraz/lub jej zakresu  </w:t>
      </w:r>
      <w:r w:rsidR="00083E66">
        <w:br/>
      </w:r>
      <w:r w:rsidRPr="00540919">
        <w:t>w przypadku zmian organizacyjnych w strukturach podległych Ministerstwu Finansów,</w:t>
      </w:r>
    </w:p>
    <w:p w14:paraId="171505E5" w14:textId="39239510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 xml:space="preserve">z powodu uzasadnionych zmian w zakresie sposobu wykonania przedmiotu zamówienia proponowanych przez Zamawiającego lub Wykonawcę, jeżeli zmiany te są korzystne </w:t>
      </w:r>
      <w:r w:rsidR="00083E66">
        <w:br/>
      </w:r>
      <w:r w:rsidRPr="00540919">
        <w:t>dla Zamawiającego i nie ograniczają przedmiotu zamówienia,</w:t>
      </w:r>
    </w:p>
    <w:p w14:paraId="1C8FDD03" w14:textId="7E87E905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 xml:space="preserve">zmiany sposobu realizacji przedmiotu niniejszej </w:t>
      </w:r>
      <w:r w:rsidR="00120B60" w:rsidRPr="00540919">
        <w:t>u</w:t>
      </w:r>
      <w:r w:rsidRPr="00540919">
        <w:t xml:space="preserve">mowy, w następstwie działania siły wyższej. Jeżeli siła wyższa uniemożliwia lub przewiduje się, że uniemożliwi którejkolwiek ze Stron wykonanie przedmiotu </w:t>
      </w:r>
      <w:r w:rsidR="00120B60" w:rsidRPr="00540919">
        <w:t>u</w:t>
      </w:r>
      <w:r w:rsidRPr="00540919">
        <w:t>mowy bądź zobowiązań wynikających z </w:t>
      </w:r>
      <w:r w:rsidR="00120B60" w:rsidRPr="00540919">
        <w:t>u</w:t>
      </w:r>
      <w:r w:rsidRPr="00540919">
        <w:t xml:space="preserve">mowy, to Strona ta dołoży wszelkich starań, aby powiadomić drugą Stronę o zaistniałym zdarzeniu lub o okolicznościach </w:t>
      </w:r>
      <w:r w:rsidR="00083E66">
        <w:br/>
      </w:r>
      <w:r w:rsidRPr="00540919">
        <w:t xml:space="preserve">i wyszczególni zobowiązania, których wykonanie będzie uniemożliwione w ich wyniku. Powiadomienie to zostanie przekazane w terminie 2 dni od momentu powzięcia wiedzy </w:t>
      </w:r>
      <w:r w:rsidR="00083E66">
        <w:t>|</w:t>
      </w:r>
      <w:r w:rsidRPr="00540919">
        <w:t>o wydarzeniach lub okolicznościach,</w:t>
      </w:r>
    </w:p>
    <w:p w14:paraId="561E861E" w14:textId="39B88A1D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 xml:space="preserve">zmiany zakresu wykonania przedmiotu </w:t>
      </w:r>
      <w:r w:rsidR="00120B60" w:rsidRPr="00540919">
        <w:t>u</w:t>
      </w:r>
      <w:r w:rsidRPr="00540919">
        <w:t>mowy w przypadku wystąpienia działań osób trzecich uniemożliwiających wykonania prac, za które to działania nie ponosi winy którakolwiek</w:t>
      </w:r>
      <w:r w:rsidR="00083E66">
        <w:t xml:space="preserve"> </w:t>
      </w:r>
      <w:r w:rsidRPr="00540919">
        <w:t xml:space="preserve">ze Stron niniejszej </w:t>
      </w:r>
      <w:r w:rsidR="00120B60" w:rsidRPr="00540919">
        <w:t>u</w:t>
      </w:r>
      <w:r w:rsidRPr="00540919">
        <w:t>mowy,</w:t>
      </w:r>
    </w:p>
    <w:p w14:paraId="6C0C186B" w14:textId="6BBD1998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 xml:space="preserve">zmiany zakresu realizacji przedmiotu </w:t>
      </w:r>
      <w:r w:rsidR="00120B60" w:rsidRPr="00540919">
        <w:t>u</w:t>
      </w:r>
      <w:r w:rsidRPr="00540919">
        <w:t>mowy z powodu zmiany prawa wewnętrznego i zewnętrznego oraz wytycznych Ministerstwa Finansów,</w:t>
      </w:r>
    </w:p>
    <w:p w14:paraId="2711B3D0" w14:textId="3F035F1A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 xml:space="preserve">zmiany podwykonawcy, za uprzednią zgodą Zamawiającego oraz pod warunkiem zgodności </w:t>
      </w:r>
      <w:r w:rsidR="00083E66">
        <w:br/>
      </w:r>
      <w:r w:rsidRPr="00540919">
        <w:t>z postanowieniami zawartymi w przedmiotowym postępowaniu,</w:t>
      </w:r>
    </w:p>
    <w:p w14:paraId="6D2BFE9D" w14:textId="77777777" w:rsidR="00E4340B" w:rsidRPr="00540919" w:rsidRDefault="00E4340B" w:rsidP="00DB333A">
      <w:pPr>
        <w:pStyle w:val="Akapitzlist"/>
        <w:numPr>
          <w:ilvl w:val="0"/>
          <w:numId w:val="19"/>
        </w:numPr>
        <w:ind w:left="567" w:hanging="283"/>
        <w:jc w:val="both"/>
      </w:pPr>
      <w:r w:rsidRPr="00540919">
        <w:t>zmiany stawki podatku od towarów i usług VAT.</w:t>
      </w:r>
    </w:p>
    <w:p w14:paraId="4BD3B4E3" w14:textId="1C275FF0" w:rsidR="00E4340B" w:rsidRPr="00540919" w:rsidRDefault="00E4340B" w:rsidP="00DB333A">
      <w:pPr>
        <w:pStyle w:val="Akapitzlist"/>
        <w:numPr>
          <w:ilvl w:val="0"/>
          <w:numId w:val="17"/>
        </w:numPr>
        <w:ind w:left="284" w:hanging="284"/>
        <w:jc w:val="both"/>
      </w:pPr>
      <w:r w:rsidRPr="00540919">
        <w:t xml:space="preserve">Strony przewidują możliwość dokonywania zmian w treści </w:t>
      </w:r>
      <w:r w:rsidR="00120B60" w:rsidRPr="00540919">
        <w:t>u</w:t>
      </w:r>
      <w:r w:rsidRPr="00540919">
        <w:t>mowy w stosunku do treści oferty Wykonawcy w sytuacji gdy:</w:t>
      </w:r>
    </w:p>
    <w:p w14:paraId="13CF3904" w14:textId="32BC5CD5" w:rsidR="00E4340B" w:rsidRPr="00540919" w:rsidRDefault="00E4340B" w:rsidP="00DB333A">
      <w:pPr>
        <w:pStyle w:val="Akapitzlist"/>
        <w:numPr>
          <w:ilvl w:val="0"/>
          <w:numId w:val="18"/>
        </w:numPr>
        <w:ind w:left="567" w:hanging="283"/>
        <w:jc w:val="both"/>
      </w:pPr>
      <w:r w:rsidRPr="00540919">
        <w:t xml:space="preserve">niezbędna jest zmiana sposobu  wykonania  zobowiązania, w tym terminu realizacji  </w:t>
      </w:r>
      <w:r w:rsidR="00120B60" w:rsidRPr="00540919">
        <w:t>u</w:t>
      </w:r>
      <w:r w:rsidRPr="00540919">
        <w:t xml:space="preserve">mowy </w:t>
      </w:r>
      <w:r w:rsidR="00083E66">
        <w:br/>
      </w:r>
      <w:r w:rsidRPr="00540919">
        <w:t xml:space="preserve">o ile zmiana taka jest korzystna dla Zamawiającego oraz konieczna w celu prawidłowego wykonania </w:t>
      </w:r>
      <w:r w:rsidR="00120B60" w:rsidRPr="00540919">
        <w:t>u</w:t>
      </w:r>
      <w:r w:rsidRPr="00540919">
        <w:t>mowy,</w:t>
      </w:r>
    </w:p>
    <w:p w14:paraId="0FCB0C0C" w14:textId="156332B8" w:rsidR="00E4340B" w:rsidRPr="00540919" w:rsidRDefault="00E4340B" w:rsidP="00DB333A">
      <w:pPr>
        <w:pStyle w:val="Akapitzlist"/>
        <w:numPr>
          <w:ilvl w:val="0"/>
          <w:numId w:val="18"/>
        </w:numPr>
        <w:ind w:left="567" w:hanging="283"/>
        <w:jc w:val="both"/>
      </w:pPr>
      <w:r w:rsidRPr="00540919">
        <w:t xml:space="preserve">realizacja przedmiotu </w:t>
      </w:r>
      <w:r w:rsidR="00120B60" w:rsidRPr="00540919">
        <w:t>u</w:t>
      </w:r>
      <w:r w:rsidRPr="00540919">
        <w:t>mowy wymaga uzyskania stosownych dokumentów z urzędów administracji państwowej, a z przyczyn niezależnych od Wykonawcy niemożliwe było uzyskanie tych dokumentów w terminach przewidzianych w przepisach prawa.</w:t>
      </w:r>
    </w:p>
    <w:p w14:paraId="7B99E7AC" w14:textId="77974755" w:rsidR="00E4340B" w:rsidRPr="00540919" w:rsidRDefault="00E4340B" w:rsidP="00DB333A">
      <w:pPr>
        <w:pStyle w:val="Akapitzlist"/>
        <w:numPr>
          <w:ilvl w:val="0"/>
          <w:numId w:val="17"/>
        </w:numPr>
        <w:ind w:left="284" w:hanging="284"/>
        <w:jc w:val="both"/>
      </w:pPr>
      <w:r w:rsidRPr="00540919">
        <w:t xml:space="preserve">W przypadku, gdy którakolwiek ze Stron wyrazi wolę zmiany </w:t>
      </w:r>
      <w:r w:rsidR="00120B60" w:rsidRPr="00540919">
        <w:t>u</w:t>
      </w:r>
      <w:r w:rsidRPr="00540919">
        <w:t>mowy, Strona ta przedłoży drugiej Stronie wniosek o dokonanie takiej zmiany wraz z uzasadnieniem. Każda ze Stron będzie zobowiązana do rozważenia wniosku o zmianę, z tym zastrzeżeniem, że Wykonawca nie może odmówić zgody na wprowadzenie zmiany, bez podania na piśmie szczególnego istotnego powodu.</w:t>
      </w:r>
    </w:p>
    <w:p w14:paraId="5A599DFB" w14:textId="02D18EFF" w:rsidR="00E4340B" w:rsidRPr="00540919" w:rsidRDefault="00E4340B" w:rsidP="00DB333A">
      <w:pPr>
        <w:pStyle w:val="Akapitzlist"/>
        <w:numPr>
          <w:ilvl w:val="0"/>
          <w:numId w:val="17"/>
        </w:numPr>
        <w:ind w:left="284" w:hanging="284"/>
        <w:jc w:val="both"/>
      </w:pPr>
      <w:r w:rsidRPr="00540919">
        <w:t xml:space="preserve">Wszelkie zmiany treści </w:t>
      </w:r>
      <w:r w:rsidR="00120B60" w:rsidRPr="00540919">
        <w:t>u</w:t>
      </w:r>
      <w:r w:rsidRPr="00540919">
        <w:t xml:space="preserve">mowy lub warunków </w:t>
      </w:r>
      <w:r w:rsidR="00120B60" w:rsidRPr="00540919">
        <w:t>u</w:t>
      </w:r>
      <w:r w:rsidRPr="00540919">
        <w:t xml:space="preserve">mowy lub uzupełnienia niniejszej </w:t>
      </w:r>
      <w:r w:rsidR="00120B60" w:rsidRPr="00540919">
        <w:t>u</w:t>
      </w:r>
      <w:r w:rsidRPr="00540919">
        <w:t xml:space="preserve">mowy  w trakcie jej obowiązywania mogą nastąpić wyłącznie za zgodą Stron niniejszej </w:t>
      </w:r>
      <w:r w:rsidR="00120B60" w:rsidRPr="00540919">
        <w:t>u</w:t>
      </w:r>
      <w:r w:rsidRPr="00540919">
        <w:t>mowy, w formie pisemnego aneksu, pod rygorem nieważności.</w:t>
      </w:r>
    </w:p>
    <w:p w14:paraId="45C737DF" w14:textId="77777777" w:rsidR="00E4340B" w:rsidRPr="00083E66" w:rsidRDefault="00E4340B" w:rsidP="00083E66"/>
    <w:p w14:paraId="06B74267" w14:textId="67508C2E" w:rsidR="00E4340B" w:rsidRPr="00083E66" w:rsidRDefault="00E4340B" w:rsidP="00083E66">
      <w:pPr>
        <w:jc w:val="center"/>
        <w:rPr>
          <w:b/>
          <w:bCs/>
        </w:rPr>
      </w:pPr>
      <w:r w:rsidRPr="00083E66">
        <w:rPr>
          <w:b/>
          <w:bCs/>
        </w:rPr>
        <w:t>§</w:t>
      </w:r>
      <w:r w:rsidR="00B7684B" w:rsidRPr="00083E66">
        <w:rPr>
          <w:b/>
          <w:bCs/>
        </w:rPr>
        <w:t xml:space="preserve"> 8</w:t>
      </w:r>
    </w:p>
    <w:p w14:paraId="3F7B1B78" w14:textId="7F42145E" w:rsidR="00E4340B" w:rsidRPr="00083E66" w:rsidRDefault="00E4340B" w:rsidP="00083E66">
      <w:pPr>
        <w:jc w:val="center"/>
        <w:rPr>
          <w:b/>
          <w:bCs/>
        </w:rPr>
      </w:pPr>
      <w:r w:rsidRPr="00083E66">
        <w:rPr>
          <w:b/>
          <w:bCs/>
        </w:rPr>
        <w:t>Ochrona danych osobowych</w:t>
      </w:r>
    </w:p>
    <w:p w14:paraId="70D9B151" w14:textId="618C6663" w:rsidR="00E4340B" w:rsidRPr="00083E66" w:rsidRDefault="00E4340B" w:rsidP="00DB333A">
      <w:pPr>
        <w:pStyle w:val="Akapitzlist"/>
        <w:numPr>
          <w:ilvl w:val="0"/>
          <w:numId w:val="21"/>
        </w:numPr>
        <w:ind w:left="284" w:hanging="284"/>
        <w:jc w:val="both"/>
      </w:pPr>
      <w:r w:rsidRPr="00083E66">
        <w:t xml:space="preserve">Na podstawie niniejszej </w:t>
      </w:r>
      <w:r w:rsidR="00120B60" w:rsidRPr="00083E66">
        <w:t>u</w:t>
      </w:r>
      <w:r w:rsidRPr="00083E66">
        <w:t xml:space="preserve">mowy Zamawiający udostępnia dane osobowe (imię, nazwisko, adres poczty elektronicznej, telefon itp.) pracowników Zamawiającego odpowiedzialnych za kontakt </w:t>
      </w:r>
      <w:r w:rsidR="00083E66">
        <w:br/>
      </w:r>
      <w:r w:rsidRPr="00083E66">
        <w:t xml:space="preserve">w sprawie realizacji przedmiotu </w:t>
      </w:r>
      <w:r w:rsidR="00120B60" w:rsidRPr="00083E66">
        <w:t>u</w:t>
      </w:r>
      <w:r w:rsidRPr="00083E66">
        <w:t xml:space="preserve">mowy. </w:t>
      </w:r>
    </w:p>
    <w:p w14:paraId="6A7471C0" w14:textId="07B4A2DD" w:rsidR="00E4340B" w:rsidRPr="00083E66" w:rsidRDefault="00E4340B" w:rsidP="00DB333A">
      <w:pPr>
        <w:pStyle w:val="Akapitzlist"/>
        <w:numPr>
          <w:ilvl w:val="0"/>
          <w:numId w:val="21"/>
        </w:numPr>
        <w:ind w:left="284" w:hanging="284"/>
        <w:jc w:val="both"/>
      </w:pPr>
      <w:r w:rsidRPr="00083E66">
        <w:t xml:space="preserve">Cel i zakres udostępnionych danych osobowych ogranicza się wyłącznie do realizacji zadań wynikających z niniejszej </w:t>
      </w:r>
      <w:r w:rsidR="00120B60" w:rsidRPr="00083E66">
        <w:t>u</w:t>
      </w:r>
      <w:r w:rsidRPr="00083E66">
        <w:t xml:space="preserve">mowy. </w:t>
      </w:r>
    </w:p>
    <w:p w14:paraId="103CC060" w14:textId="77777777" w:rsidR="00E4340B" w:rsidRPr="00083E66" w:rsidRDefault="00E4340B" w:rsidP="00DB333A">
      <w:pPr>
        <w:pStyle w:val="Akapitzlist"/>
        <w:numPr>
          <w:ilvl w:val="0"/>
          <w:numId w:val="21"/>
        </w:numPr>
        <w:ind w:left="284" w:hanging="284"/>
        <w:jc w:val="both"/>
      </w:pPr>
      <w:r w:rsidRPr="00083E66">
        <w:t xml:space="preserve">Z chwilą udostępnienia danych osobowych przez Zamawiającego, administratorem tych danych staje się Wykonawca. </w:t>
      </w:r>
    </w:p>
    <w:p w14:paraId="05ACCC64" w14:textId="146C48FC" w:rsidR="00E4340B" w:rsidRPr="00083E66" w:rsidRDefault="00E4340B" w:rsidP="00DB333A">
      <w:pPr>
        <w:pStyle w:val="Akapitzlist"/>
        <w:numPr>
          <w:ilvl w:val="0"/>
          <w:numId w:val="21"/>
        </w:numPr>
        <w:ind w:left="284" w:hanging="284"/>
        <w:jc w:val="both"/>
      </w:pPr>
      <w:r w:rsidRPr="00083E66">
        <w:lastRenderedPageBreak/>
        <w:t xml:space="preserve">Realizacja przedmiotu niniejszej </w:t>
      </w:r>
      <w:r w:rsidR="00120B60" w:rsidRPr="00083E66">
        <w:t>u</w:t>
      </w:r>
      <w:r w:rsidRPr="00083E66">
        <w:t xml:space="preserve">mowy, wymagająca przetwarzania danych osobowych, wykonywana będzie przez strony </w:t>
      </w:r>
      <w:r w:rsidR="00120B60" w:rsidRPr="00083E66">
        <w:t>u</w:t>
      </w:r>
      <w:r w:rsidRPr="00083E66">
        <w:t xml:space="preserve">mowy zgodnie z Rozporządzeniem Parlamentu Europejskiego </w:t>
      </w:r>
      <w:r w:rsidR="00083E66">
        <w:br/>
      </w:r>
      <w:r w:rsidRPr="00083E66">
        <w:t xml:space="preserve">i Rady (UE) 2016/679 z dnia 27 kwietnia 2016r. w sprawie ochrony osób fizycznych w związku </w:t>
      </w:r>
      <w:r w:rsidR="00083E66">
        <w:br/>
      </w:r>
      <w:r w:rsidRPr="00083E66">
        <w:t xml:space="preserve">z przetwarzaniem danych osobowych i w sprawie swobodnego przepływu takich danych </w:t>
      </w:r>
      <w:r w:rsidR="00083E66">
        <w:br/>
      </w:r>
      <w:r w:rsidRPr="00083E66">
        <w:t xml:space="preserve">oraz uchylenia dyrektywy 95/46/WE (Dz. Urz. UE seria L nr 119) oraz Ustawą z dnia 10 maja 2018 r. o ochronie danych osobowych (Dz. U. z 2019 r. poz. 1781 ). </w:t>
      </w:r>
    </w:p>
    <w:p w14:paraId="5129BD91" w14:textId="58498819" w:rsidR="00E4340B" w:rsidRPr="009E7EAB" w:rsidRDefault="00E4340B" w:rsidP="00DB333A">
      <w:pPr>
        <w:pStyle w:val="Akapitzlist"/>
        <w:numPr>
          <w:ilvl w:val="0"/>
          <w:numId w:val="21"/>
        </w:numPr>
        <w:ind w:left="284" w:hanging="284"/>
        <w:jc w:val="both"/>
      </w:pPr>
      <w:r w:rsidRPr="00083E66">
        <w:t xml:space="preserve">Zamawiający realizuje wobec Wykonawcy obowiązek informacyjny </w:t>
      </w:r>
      <w:r w:rsidRPr="00B2604A">
        <w:t xml:space="preserve">stanowiący </w:t>
      </w:r>
      <w:r w:rsidR="00B2604A" w:rsidRPr="00B2604A">
        <w:t>z</w:t>
      </w:r>
      <w:r w:rsidRPr="00B2604A">
        <w:t xml:space="preserve">ałącznik nr </w:t>
      </w:r>
      <w:r w:rsidR="00B2604A" w:rsidRPr="00B2604A">
        <w:t>2</w:t>
      </w:r>
      <w:r w:rsidRPr="00083E66">
        <w:t xml:space="preserve"> </w:t>
      </w:r>
      <w:r w:rsidR="00083E66">
        <w:br/>
      </w:r>
      <w:r w:rsidRPr="00083E66">
        <w:t xml:space="preserve">do niniejszej </w:t>
      </w:r>
      <w:r w:rsidR="00120B60" w:rsidRPr="00083E66">
        <w:t>u</w:t>
      </w:r>
      <w:r w:rsidRPr="00083E66">
        <w:t>mowy.</w:t>
      </w:r>
    </w:p>
    <w:p w14:paraId="495A4814" w14:textId="77777777" w:rsidR="00E4340B" w:rsidRPr="009E7EAB" w:rsidRDefault="00E4340B" w:rsidP="00E4340B">
      <w:pPr>
        <w:spacing w:line="276" w:lineRule="auto"/>
        <w:ind w:left="294" w:right="-1"/>
        <w:rPr>
          <w:rFonts w:cs="Calibri"/>
        </w:rPr>
      </w:pPr>
    </w:p>
    <w:p w14:paraId="278C1064" w14:textId="5FFEF662" w:rsidR="00E4340B" w:rsidRPr="00083E66" w:rsidRDefault="00E4340B" w:rsidP="00083E66">
      <w:pPr>
        <w:jc w:val="center"/>
        <w:rPr>
          <w:b/>
          <w:bCs/>
        </w:rPr>
      </w:pPr>
      <w:r w:rsidRPr="00083E66">
        <w:rPr>
          <w:b/>
          <w:bCs/>
        </w:rPr>
        <w:t xml:space="preserve">§ </w:t>
      </w:r>
      <w:r w:rsidR="00B7684B" w:rsidRPr="00083E66">
        <w:rPr>
          <w:b/>
          <w:bCs/>
        </w:rPr>
        <w:t>9</w:t>
      </w:r>
    </w:p>
    <w:p w14:paraId="435DA019" w14:textId="42CB7307" w:rsidR="00E4340B" w:rsidRPr="00083E66" w:rsidRDefault="00E4340B" w:rsidP="00083E66">
      <w:pPr>
        <w:jc w:val="center"/>
        <w:rPr>
          <w:b/>
          <w:bCs/>
        </w:rPr>
      </w:pPr>
      <w:r w:rsidRPr="00083E66">
        <w:rPr>
          <w:b/>
          <w:bCs/>
        </w:rPr>
        <w:t>Jawność oraz ochrona informacji</w:t>
      </w:r>
    </w:p>
    <w:p w14:paraId="79D3BBC4" w14:textId="53FA0BF3" w:rsidR="00E4340B" w:rsidRPr="00B2604A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Wykonawca zobowiązuje się do zachowania w tajemnicy wszelkich informacji i danych otrzymanych </w:t>
      </w:r>
      <w:r w:rsidRPr="00083E66">
        <w:br/>
        <w:t xml:space="preserve">i uzyskanych od Zamawiającego w związku z wykonaniem zobowiązań wynikających z </w:t>
      </w:r>
      <w:r w:rsidR="00120B60" w:rsidRPr="00083E66">
        <w:t>u</w:t>
      </w:r>
      <w:r w:rsidRPr="00083E66">
        <w:t xml:space="preserve">mowy. Oświadczenie Wykonawcy o ochronie informacji </w:t>
      </w:r>
      <w:r w:rsidRPr="00B2604A">
        <w:t xml:space="preserve">stanowi </w:t>
      </w:r>
      <w:r w:rsidR="00B2604A" w:rsidRPr="00B2604A">
        <w:t>z</w:t>
      </w:r>
      <w:r w:rsidRPr="00B2604A">
        <w:t xml:space="preserve">ałącznik nr </w:t>
      </w:r>
      <w:r w:rsidR="00B2604A" w:rsidRPr="00B2604A">
        <w:t>3</w:t>
      </w:r>
      <w:r w:rsidRPr="00B2604A">
        <w:t xml:space="preserve"> do niniejszej </w:t>
      </w:r>
      <w:r w:rsidR="00120B60" w:rsidRPr="00B2604A">
        <w:t>u</w:t>
      </w:r>
      <w:r w:rsidRPr="00B2604A">
        <w:t>mowy.</w:t>
      </w:r>
    </w:p>
    <w:p w14:paraId="4AD7427E" w14:textId="6156C1CA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B2604A">
        <w:t xml:space="preserve">Strony zobowiązują się do przestrzegania przy wykonywaniu </w:t>
      </w:r>
      <w:r w:rsidR="00120B60" w:rsidRPr="00B2604A">
        <w:t>u</w:t>
      </w:r>
      <w:r w:rsidRPr="00B2604A">
        <w:t>mowy wszystkich</w:t>
      </w:r>
      <w:r w:rsidRPr="00083E66">
        <w:t xml:space="preserve"> postanowień zawartych w obowiązujących przepisach prawnych związanych z ochroną tajemnicy skarbowej </w:t>
      </w:r>
      <w:r w:rsidR="00083E66">
        <w:br/>
      </w:r>
      <w:r w:rsidRPr="00083E66">
        <w:t xml:space="preserve">i celnej, informacji niejawnych oraz danych osobowych.  </w:t>
      </w:r>
    </w:p>
    <w:p w14:paraId="3F1EB204" w14:textId="77777777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Wykonawca zobowiązuje się do zachowania w poufności wszelkich informacji technicznych, technologicznych, prawnych i organizacyjnych, oraz innych informacji Zamawiającego uzyskanych </w:t>
      </w:r>
      <w:r w:rsidRPr="00083E66">
        <w:br/>
        <w:t xml:space="preserve">w trakcie wykonywania umowy niezależnie od formy pozyskania tych informacji i ich źródła. </w:t>
      </w:r>
    </w:p>
    <w:p w14:paraId="17A01FEB" w14:textId="21ABBD73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Wykonawca zobowiązuje się do wykorzystania informacji jedynie w celach określonych ustaleniami </w:t>
      </w:r>
      <w:r w:rsidR="00120B60" w:rsidRPr="00083E66">
        <w:t>u</w:t>
      </w:r>
      <w:r w:rsidRPr="00083E66">
        <w:t>mowy oraz wynikającymi z obowiązujących uregulowań prawnych.</w:t>
      </w:r>
    </w:p>
    <w:p w14:paraId="74F53363" w14:textId="2623CC84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Wykonawca zobowiązuje się do ujawnienia informacji jedynie tym osobom, którym będą one niezbędne do wykonywania powierzonych im czynności i tylko w zakresie, w jakim osoba musi mieć do nich dostęp dla celów realizacji zadania wynikającego z tytułu realizacji </w:t>
      </w:r>
      <w:r w:rsidR="00120B60" w:rsidRPr="00083E66">
        <w:t>u</w:t>
      </w:r>
      <w:r w:rsidRPr="00083E66">
        <w:t>mowy.</w:t>
      </w:r>
    </w:p>
    <w:p w14:paraId="7DC165EE" w14:textId="58554703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Wykonawcę zobowiązuje się do niekopiowania, niepowielania, ani w jakikolwiek inny sposób nierozpowszechniania jakiejkolwiek części określonych informacji, z wyjątkiem uzasadnionej potrzeby do celów związanych z realizacją </w:t>
      </w:r>
      <w:r w:rsidR="00120B60" w:rsidRPr="00083E66">
        <w:t>u</w:t>
      </w:r>
      <w:r w:rsidRPr="00083E66">
        <w:t xml:space="preserve">mowy po uprzednim uzyskaniu pisemnej zgody </w:t>
      </w:r>
      <w:r w:rsidR="00083E66">
        <w:br/>
      </w:r>
      <w:r w:rsidRPr="00083E66">
        <w:t>od Zamawiającego, którego informacja lub źródło informacji dotyczy.</w:t>
      </w:r>
    </w:p>
    <w:p w14:paraId="7F705D29" w14:textId="31597AE2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Obowiązek określony w ust. 3 nie dotyczy informacji powszechnie znanych oraz udostępniania informacji na podstawie bezwzględnie obowiązujących przepisów prawa, a w szczególności </w:t>
      </w:r>
      <w:r w:rsidR="00083E66">
        <w:br/>
      </w:r>
      <w:r w:rsidRPr="00083E66">
        <w:t>na żądanie sądów, prokuratury, organów podatkowych lub organów kontrolnych, a także informacji dostępnych publicznie, o których mowa w ustawie z dnia 6 września 2001 r. o dostępie do informacji publicznej.</w:t>
      </w:r>
    </w:p>
    <w:p w14:paraId="14B2D7EC" w14:textId="77777777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Nie będą uważane za chronione informacje, które: </w:t>
      </w:r>
    </w:p>
    <w:p w14:paraId="2C122D1C" w14:textId="3F3E8D5E" w:rsidR="00E4340B" w:rsidRPr="00083E66" w:rsidRDefault="00E4340B" w:rsidP="00DB333A">
      <w:pPr>
        <w:pStyle w:val="Akapitzlist"/>
        <w:numPr>
          <w:ilvl w:val="0"/>
          <w:numId w:val="23"/>
        </w:numPr>
        <w:ind w:left="567" w:hanging="283"/>
        <w:jc w:val="both"/>
      </w:pPr>
      <w:r w:rsidRPr="00083E66">
        <w:t xml:space="preserve">wcześniej stały się informacją publiczną w okolicznościach niebędących wynikiem czynu bezprawnego lub naruszającego </w:t>
      </w:r>
      <w:r w:rsidR="00120B60" w:rsidRPr="00083E66">
        <w:t>u</w:t>
      </w:r>
      <w:r w:rsidRPr="00083E66">
        <w:t>mowę przez którąkolwiek ze Stron</w:t>
      </w:r>
      <w:r w:rsidR="00083E66">
        <w:t>,</w:t>
      </w:r>
    </w:p>
    <w:p w14:paraId="505963BD" w14:textId="7E5D500D" w:rsidR="00E4340B" w:rsidRPr="00083E66" w:rsidRDefault="00E4340B" w:rsidP="00DB333A">
      <w:pPr>
        <w:pStyle w:val="Akapitzlist"/>
        <w:numPr>
          <w:ilvl w:val="0"/>
          <w:numId w:val="23"/>
        </w:numPr>
        <w:ind w:left="567" w:hanging="283"/>
        <w:jc w:val="both"/>
      </w:pPr>
      <w:r w:rsidRPr="00083E66">
        <w:t xml:space="preserve">zostały przekazane Stronie otrzymującej przez osobę trzecią niebędącą Strona </w:t>
      </w:r>
      <w:r w:rsidR="00120B60" w:rsidRPr="00083E66">
        <w:t>u</w:t>
      </w:r>
      <w:r w:rsidRPr="00083E66">
        <w:t>mowy zgodnie z prawem i bez ograniczeń</w:t>
      </w:r>
      <w:r w:rsidR="00083E66">
        <w:t>,</w:t>
      </w:r>
    </w:p>
    <w:p w14:paraId="105417F7" w14:textId="11EAF29E" w:rsidR="00E4340B" w:rsidRPr="00083E66" w:rsidRDefault="00E4340B" w:rsidP="00DB333A">
      <w:pPr>
        <w:pStyle w:val="Akapitzlist"/>
        <w:numPr>
          <w:ilvl w:val="0"/>
          <w:numId w:val="23"/>
        </w:numPr>
        <w:ind w:left="567" w:hanging="283"/>
        <w:jc w:val="both"/>
      </w:pPr>
      <w:r w:rsidRPr="00083E66">
        <w:t>były zatwierdzone do rozpowszechniania na podstawie uprzedniej pisemnej zgody Strony, której dotyczą.</w:t>
      </w:r>
    </w:p>
    <w:p w14:paraId="05280B18" w14:textId="5A658973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Wykonawca ponosi odpowiedzialność za zachowanie w poufności informacji przez swoich pracowników, podwykonawców i wszelkich innych osób, którymi będzie się posługiwać </w:t>
      </w:r>
      <w:r w:rsidR="00083E66">
        <w:br/>
      </w:r>
      <w:r w:rsidRPr="00083E66">
        <w:t xml:space="preserve">przy wykonywaniu </w:t>
      </w:r>
      <w:r w:rsidR="00120B60" w:rsidRPr="00083E66">
        <w:t>u</w:t>
      </w:r>
      <w:r w:rsidRPr="00083E66">
        <w:t>mowy.</w:t>
      </w:r>
    </w:p>
    <w:p w14:paraId="6C3E3936" w14:textId="0456E350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Wykonawca zobowiązuje się do podjęcia wszelkich niezbędnych kroków dla zapewnienia, że żaden pracownik Wykonawcy lub inna osoba, o której mowa w ust. 9, otrzymujący powyższe informacje, nie ujawni tych informacji, ani ich źródła, zarówno w całości, jak i w części osobom lub podmiotom trzecim bez uzyskania uprzednio wyraźnej pisemnej zgody Zamawiającego, którego informacja </w:t>
      </w:r>
      <w:r w:rsidR="00083E66">
        <w:br/>
      </w:r>
      <w:r w:rsidRPr="00083E66">
        <w:lastRenderedPageBreak/>
        <w:t>lub źródło informacji dotyczy.</w:t>
      </w:r>
    </w:p>
    <w:p w14:paraId="2A25ADE0" w14:textId="05D77783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Obowiązek zachowania w poufności informacji przez Wykonawcę i osoby, o których mowa </w:t>
      </w:r>
      <w:r w:rsidR="007810D3">
        <w:br/>
      </w:r>
      <w:r w:rsidRPr="00083E66">
        <w:t xml:space="preserve">w ust. </w:t>
      </w:r>
      <w:r w:rsidR="007810D3">
        <w:t>9</w:t>
      </w:r>
      <w:r w:rsidRPr="00083E66">
        <w:t xml:space="preserve">, obowiązuje także po ustaniu </w:t>
      </w:r>
      <w:r w:rsidR="00120B60" w:rsidRPr="00083E66">
        <w:t>u</w:t>
      </w:r>
      <w:r w:rsidRPr="00083E66">
        <w:t>mowy.</w:t>
      </w:r>
    </w:p>
    <w:p w14:paraId="028C3B87" w14:textId="7B38F0AC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Wykonawca odpowiada za szkodę wyrządzoną Zamawiającemu przez ujawnienie, przekazanie, wykorzystanie, zbycie lub oferowanie do zbycia informacji otrzymanych od Zamawiającego, wbrew postanowieniom </w:t>
      </w:r>
      <w:r w:rsidR="00120B60" w:rsidRPr="00083E66">
        <w:t>u</w:t>
      </w:r>
      <w:r w:rsidRPr="00083E66">
        <w:t xml:space="preserve">mowy. Zobowiązanie to wiąże Wykonawcę również po wykonaniu Przedmiotu </w:t>
      </w:r>
      <w:r w:rsidR="00120B60" w:rsidRPr="00083E66">
        <w:t>u</w:t>
      </w:r>
      <w:r w:rsidRPr="00083E66">
        <w:t>mowy, jej rozwiązaniu, wygaśnięciu lub odstąpieniu, bez względu na przyczynę.</w:t>
      </w:r>
    </w:p>
    <w:p w14:paraId="58D452A7" w14:textId="77777777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>Wykonawca oświadcza, że:</w:t>
      </w:r>
    </w:p>
    <w:p w14:paraId="77018178" w14:textId="77777777" w:rsidR="007810D3" w:rsidRDefault="00E4340B" w:rsidP="00DB333A">
      <w:pPr>
        <w:pStyle w:val="Akapitzlist"/>
        <w:numPr>
          <w:ilvl w:val="0"/>
          <w:numId w:val="24"/>
        </w:numPr>
        <w:ind w:left="567" w:hanging="283"/>
        <w:jc w:val="both"/>
      </w:pPr>
      <w:r w:rsidRPr="00083E66">
        <w:t>znana jest mu treść przepisów w zakresie ochrony informacji i tajemnic prawnie chronionych tj.</w:t>
      </w:r>
      <w:r w:rsidR="007810D3">
        <w:t>:</w:t>
      </w:r>
      <w:r w:rsidRPr="00083E66">
        <w:t xml:space="preserve"> </w:t>
      </w:r>
    </w:p>
    <w:p w14:paraId="46F64828" w14:textId="0DDE435E" w:rsidR="00E4340B" w:rsidRPr="00083E66" w:rsidRDefault="00E4340B" w:rsidP="00DB333A">
      <w:pPr>
        <w:pStyle w:val="Akapitzlist"/>
        <w:numPr>
          <w:ilvl w:val="0"/>
          <w:numId w:val="25"/>
        </w:numPr>
        <w:ind w:left="851" w:hanging="284"/>
        <w:jc w:val="both"/>
      </w:pPr>
      <w:r w:rsidRPr="00083E66">
        <w:t>ustawa z dnia 6 czerwca 1997 r. Kodeks Karny,</w:t>
      </w:r>
    </w:p>
    <w:p w14:paraId="713B0217" w14:textId="71647428" w:rsidR="00E4340B" w:rsidRPr="00083E66" w:rsidRDefault="00E4340B" w:rsidP="00DB333A">
      <w:pPr>
        <w:pStyle w:val="Akapitzlist"/>
        <w:numPr>
          <w:ilvl w:val="0"/>
          <w:numId w:val="25"/>
        </w:numPr>
        <w:ind w:left="851" w:hanging="284"/>
        <w:jc w:val="both"/>
      </w:pPr>
      <w:r w:rsidRPr="00083E66">
        <w:t xml:space="preserve">Rozporządzenie Parlamentu Europejskiego i Rady (UE) 2016/679 z dnia 27 kwietnia 2016 r. </w:t>
      </w:r>
      <w:r w:rsidRPr="00083E66">
        <w:br/>
        <w:t xml:space="preserve">w sprawie ochrony osób fizycznych w związku z przetwarzaniem danych osobowych </w:t>
      </w:r>
      <w:r w:rsidR="007810D3">
        <w:br/>
      </w:r>
      <w:r w:rsidRPr="00083E66">
        <w:t>i w sprawie swobodnego przepływu takich danych oraz uchylenia dyrektywy 95/46/WE („RODO”),</w:t>
      </w:r>
    </w:p>
    <w:p w14:paraId="7FCC2B35" w14:textId="74D762AB" w:rsidR="00E4340B" w:rsidRPr="00083E66" w:rsidRDefault="00E4340B" w:rsidP="00DB333A">
      <w:pPr>
        <w:pStyle w:val="Akapitzlist"/>
        <w:numPr>
          <w:ilvl w:val="0"/>
          <w:numId w:val="25"/>
        </w:numPr>
        <w:ind w:left="851" w:hanging="284"/>
        <w:jc w:val="both"/>
      </w:pPr>
      <w:r w:rsidRPr="00083E66">
        <w:t>ustawa z dnia 10 maja 2018 r. o ochronie danych osobowych</w:t>
      </w:r>
      <w:r w:rsidR="007810D3">
        <w:t>,</w:t>
      </w:r>
    </w:p>
    <w:p w14:paraId="56A27E06" w14:textId="7F29C4C5" w:rsidR="00E4340B" w:rsidRPr="00083E66" w:rsidRDefault="00E4340B" w:rsidP="00DB333A">
      <w:pPr>
        <w:pStyle w:val="Akapitzlist"/>
        <w:numPr>
          <w:ilvl w:val="0"/>
          <w:numId w:val="24"/>
        </w:numPr>
        <w:ind w:left="567" w:hanging="283"/>
        <w:jc w:val="both"/>
      </w:pPr>
      <w:r w:rsidRPr="00083E66">
        <w:t xml:space="preserve">każda z osób uczestniczących w realizacji Przedmiotu </w:t>
      </w:r>
      <w:r w:rsidR="00120B60" w:rsidRPr="00083E66">
        <w:t>u</w:t>
      </w:r>
      <w:r w:rsidRPr="00083E66">
        <w:t xml:space="preserve">mowy zobowiązała się wobec niego, </w:t>
      </w:r>
      <w:r w:rsidR="007810D3">
        <w:br/>
      </w:r>
      <w:r w:rsidRPr="00083E66">
        <w:t xml:space="preserve">jako Wykonawcy, nie ujawniać żadnych informacji, z którymi zapozna się podczas wykonywania czynności zleconych do realizacji oraz zapoznała się z treścią ww. przepisów i zobowiązała się </w:t>
      </w:r>
      <w:r w:rsidR="007810D3">
        <w:br/>
      </w:r>
      <w:r w:rsidRPr="00083E66">
        <w:t xml:space="preserve">do ich przestrzegania, zarówno w czasie realizacji </w:t>
      </w:r>
      <w:r w:rsidR="00120B60" w:rsidRPr="00083E66">
        <w:t>u</w:t>
      </w:r>
      <w:r w:rsidRPr="00083E66">
        <w:t>mowy, jak i po jej zakończeniu.</w:t>
      </w:r>
    </w:p>
    <w:p w14:paraId="32C98A11" w14:textId="006EAB50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>Wykonawca i osoby, o których mowa w ust. 9, zobowiązani są do zapoznania się z treścią Polityki Bezpieczeństwa Informacji Resortu Finansów stosowanej przez Zamawiającego i przestrzegania jej postanowień. Zamawiający udostępnia Wykonawcy Politykę Bezpieczeństwa Informacji Resortu Finansów i inne dokumenty z nią powiązane niezbędne do realizacji przedmiotu umowy. Dodatkowo Zamawiający informuje, że treść Polityki Bezpieczeństwa Informacji jest opublikowana w Dz. Urz. Min. Fin. poz. 80.</w:t>
      </w:r>
    </w:p>
    <w:p w14:paraId="78C27880" w14:textId="77777777" w:rsidR="00E4340B" w:rsidRPr="00083E66" w:rsidRDefault="00E4340B" w:rsidP="00DB333A">
      <w:pPr>
        <w:pStyle w:val="Akapitzlist"/>
        <w:numPr>
          <w:ilvl w:val="0"/>
          <w:numId w:val="22"/>
        </w:numPr>
        <w:ind w:left="284" w:hanging="284"/>
        <w:jc w:val="both"/>
      </w:pPr>
      <w:r w:rsidRPr="00083E66">
        <w:t xml:space="preserve">Wykonawca i osoby, o których mowa w ust. 9, są obowiązani do złożenia oświadczenia potwierdzającego zapoznanie się z treścią Polityki, o której mowa w ust. 14 przed rozpoczęciem świadczenia Usługi. </w:t>
      </w:r>
    </w:p>
    <w:p w14:paraId="5795CDE5" w14:textId="77777777" w:rsidR="00E4340B" w:rsidRPr="00083E66" w:rsidRDefault="00E4340B" w:rsidP="00083E66"/>
    <w:p w14:paraId="2908ACB9" w14:textId="3329FEB8" w:rsidR="00E4340B" w:rsidRPr="007810D3" w:rsidRDefault="00E4340B" w:rsidP="007810D3">
      <w:pPr>
        <w:jc w:val="center"/>
        <w:rPr>
          <w:b/>
          <w:bCs/>
        </w:rPr>
      </w:pPr>
      <w:r w:rsidRPr="007810D3">
        <w:rPr>
          <w:b/>
          <w:bCs/>
        </w:rPr>
        <w:t>§ 1</w:t>
      </w:r>
      <w:r w:rsidR="00B7684B" w:rsidRPr="007810D3">
        <w:rPr>
          <w:b/>
          <w:bCs/>
        </w:rPr>
        <w:t>0</w:t>
      </w:r>
    </w:p>
    <w:p w14:paraId="4CD70993" w14:textId="30AEC559" w:rsidR="00E4340B" w:rsidRPr="007810D3" w:rsidRDefault="00E4340B" w:rsidP="007810D3">
      <w:pPr>
        <w:jc w:val="center"/>
        <w:rPr>
          <w:b/>
          <w:bCs/>
        </w:rPr>
      </w:pPr>
      <w:r w:rsidRPr="007810D3">
        <w:rPr>
          <w:b/>
          <w:bCs/>
        </w:rPr>
        <w:t>Postanowienia końcowe</w:t>
      </w:r>
    </w:p>
    <w:p w14:paraId="70973A78" w14:textId="4A1DEC47" w:rsidR="00E4340B" w:rsidRPr="00083E66" w:rsidRDefault="00E4340B" w:rsidP="00DB333A">
      <w:pPr>
        <w:pStyle w:val="Akapitzlist"/>
        <w:numPr>
          <w:ilvl w:val="0"/>
          <w:numId w:val="26"/>
        </w:numPr>
        <w:ind w:left="284" w:hanging="284"/>
        <w:jc w:val="both"/>
      </w:pPr>
      <w:r w:rsidRPr="00083E66">
        <w:t>W kwestiach nieunormowanych w niniejszej umowie mają zastosowanie powszechnie obowiązujące przepisy, w szczególności: Kodeks Cywilny, Prawo budowlane</w:t>
      </w:r>
      <w:r w:rsidR="007810D3">
        <w:t xml:space="preserve"> oraz</w:t>
      </w:r>
      <w:r w:rsidRPr="00083E66">
        <w:t xml:space="preserve"> inne przepisy właściwe ze względu na przedmiot umowy z odnośnymi przepisami wykonawczymi. </w:t>
      </w:r>
    </w:p>
    <w:p w14:paraId="74AB0746" w14:textId="4BB9703D" w:rsidR="00E4340B" w:rsidRPr="00083E66" w:rsidRDefault="00E4340B" w:rsidP="00DB333A">
      <w:pPr>
        <w:pStyle w:val="Akapitzlist"/>
        <w:numPr>
          <w:ilvl w:val="0"/>
          <w:numId w:val="26"/>
        </w:numPr>
        <w:ind w:left="284" w:hanging="284"/>
        <w:jc w:val="both"/>
      </w:pPr>
      <w:r w:rsidRPr="00083E66">
        <w:t xml:space="preserve">Ewentualne spory wynikłe na tle wykonywania niniejszej </w:t>
      </w:r>
      <w:r w:rsidR="007810D3">
        <w:t>u</w:t>
      </w:r>
      <w:r w:rsidRPr="00083E66">
        <w:t xml:space="preserve">mowy, których nie udałoby się rozstrzygnąć Stronom ugodowo, będzie rozstrzygał Sąd Powszechny właściwy dla siedziby Zamawiającego. </w:t>
      </w:r>
    </w:p>
    <w:p w14:paraId="60430808" w14:textId="1DB0F94B" w:rsidR="00E4340B" w:rsidRPr="00B2604A" w:rsidRDefault="00E4340B" w:rsidP="00DB333A">
      <w:pPr>
        <w:pStyle w:val="Akapitzlist"/>
        <w:numPr>
          <w:ilvl w:val="0"/>
          <w:numId w:val="26"/>
        </w:numPr>
        <w:ind w:left="284" w:hanging="284"/>
        <w:jc w:val="both"/>
      </w:pPr>
      <w:r w:rsidRPr="00083E66">
        <w:t>U</w:t>
      </w:r>
      <w:r w:rsidRPr="00B2604A">
        <w:t xml:space="preserve">mowa została sporządzona w dwóch jednobrzmiących egzemplarzach, po jednym dla każdej ze stron./ </w:t>
      </w:r>
      <w:r w:rsidR="007810D3" w:rsidRPr="00B2604A">
        <w:t>u</w:t>
      </w:r>
      <w:r w:rsidRPr="00B2604A">
        <w:t>mowę sporządzono w formie elektronicznej (tj. w postaci elektronicznej i opatrzonej kwalifikowanymi podpisami elektronicznymi/ (stosownie do formy zawarcia umowy zostanie użyty odpowiedni zapis).</w:t>
      </w:r>
    </w:p>
    <w:p w14:paraId="069801A3" w14:textId="77777777" w:rsidR="00E4340B" w:rsidRPr="00B2604A" w:rsidRDefault="00E4340B" w:rsidP="00DB333A">
      <w:pPr>
        <w:pStyle w:val="Akapitzlist"/>
        <w:numPr>
          <w:ilvl w:val="0"/>
          <w:numId w:val="26"/>
        </w:numPr>
        <w:ind w:left="284" w:hanging="284"/>
        <w:jc w:val="both"/>
      </w:pPr>
      <w:r w:rsidRPr="00B2604A">
        <w:t xml:space="preserve">Niniejszą umową Strony są prawnie związane od chwili jej podpisania. </w:t>
      </w:r>
    </w:p>
    <w:p w14:paraId="10837ED1" w14:textId="77777777" w:rsidR="00E4340B" w:rsidRPr="00B2604A" w:rsidRDefault="00E4340B" w:rsidP="00083E66">
      <w:r w:rsidRPr="00B2604A">
        <w:t xml:space="preserve"> </w:t>
      </w:r>
    </w:p>
    <w:p w14:paraId="1FA4DF09" w14:textId="77777777" w:rsidR="00E4340B" w:rsidRPr="00B2604A" w:rsidRDefault="00E4340B" w:rsidP="00B2604A">
      <w:pPr>
        <w:rPr>
          <w:b/>
          <w:bCs/>
        </w:rPr>
      </w:pPr>
      <w:r w:rsidRPr="00B2604A">
        <w:rPr>
          <w:b/>
          <w:bCs/>
        </w:rPr>
        <w:t xml:space="preserve">Załączniki :  </w:t>
      </w:r>
    </w:p>
    <w:p w14:paraId="130D1E36" w14:textId="70EA3464" w:rsidR="00E4340B" w:rsidRPr="00B2604A" w:rsidRDefault="00E4340B" w:rsidP="00DB333A">
      <w:pPr>
        <w:pStyle w:val="Akapitzlist"/>
        <w:numPr>
          <w:ilvl w:val="0"/>
          <w:numId w:val="27"/>
        </w:numPr>
        <w:ind w:left="284" w:hanging="284"/>
        <w:jc w:val="both"/>
      </w:pPr>
      <w:r w:rsidRPr="00B2604A">
        <w:t>nr 1</w:t>
      </w:r>
      <w:r w:rsidR="00B2604A" w:rsidRPr="00B2604A">
        <w:t xml:space="preserve"> </w:t>
      </w:r>
      <w:r w:rsidRPr="00B2604A">
        <w:t xml:space="preserve">- </w:t>
      </w:r>
      <w:r w:rsidR="00120B60" w:rsidRPr="00B2604A">
        <w:t>dokumentacja projektowa, przedmiary,</w:t>
      </w:r>
    </w:p>
    <w:p w14:paraId="0D4CC1BD" w14:textId="47AD353A" w:rsidR="00E4340B" w:rsidRPr="00B2604A" w:rsidRDefault="00E4340B" w:rsidP="00DB333A">
      <w:pPr>
        <w:pStyle w:val="Akapitzlist"/>
        <w:numPr>
          <w:ilvl w:val="0"/>
          <w:numId w:val="27"/>
        </w:numPr>
        <w:ind w:left="284" w:hanging="284"/>
        <w:jc w:val="both"/>
      </w:pPr>
      <w:r w:rsidRPr="00B2604A">
        <w:t xml:space="preserve">nr </w:t>
      </w:r>
      <w:r w:rsidR="00B2604A" w:rsidRPr="00B2604A">
        <w:t>2</w:t>
      </w:r>
      <w:r w:rsidRPr="00B2604A">
        <w:t xml:space="preserve"> -  klauzula informacyjna dotycząca przetwarzania danych osobowych,  </w:t>
      </w:r>
    </w:p>
    <w:p w14:paraId="54B1399D" w14:textId="406AE2A0" w:rsidR="00E4340B" w:rsidRPr="00B2604A" w:rsidRDefault="00E4340B" w:rsidP="00DB333A">
      <w:pPr>
        <w:pStyle w:val="Akapitzlist"/>
        <w:numPr>
          <w:ilvl w:val="0"/>
          <w:numId w:val="27"/>
        </w:numPr>
        <w:ind w:left="284" w:hanging="284"/>
        <w:jc w:val="both"/>
      </w:pPr>
      <w:r w:rsidRPr="00B2604A">
        <w:t xml:space="preserve">nr </w:t>
      </w:r>
      <w:r w:rsidR="00B2604A" w:rsidRPr="00B2604A">
        <w:t>3</w:t>
      </w:r>
      <w:r w:rsidRPr="00B2604A">
        <w:t xml:space="preserve"> - oświadczenie Wykonawcy o ochronie informacji</w:t>
      </w:r>
      <w:r w:rsidR="00B2604A" w:rsidRPr="00B2604A">
        <w:t>,</w:t>
      </w:r>
    </w:p>
    <w:p w14:paraId="2DFC2097" w14:textId="2AFDE5B4" w:rsidR="00E4340B" w:rsidRPr="00B2604A" w:rsidRDefault="00E4340B" w:rsidP="00DB333A">
      <w:pPr>
        <w:pStyle w:val="Akapitzlist"/>
        <w:numPr>
          <w:ilvl w:val="0"/>
          <w:numId w:val="27"/>
        </w:numPr>
        <w:ind w:left="284" w:hanging="284"/>
        <w:jc w:val="both"/>
      </w:pPr>
      <w:r w:rsidRPr="00B2604A">
        <w:lastRenderedPageBreak/>
        <w:t xml:space="preserve">nr </w:t>
      </w:r>
      <w:r w:rsidR="00B2604A" w:rsidRPr="00B2604A">
        <w:t>4</w:t>
      </w:r>
      <w:r w:rsidRPr="00B2604A">
        <w:t xml:space="preserve"> - </w:t>
      </w:r>
      <w:r w:rsidR="00B2604A" w:rsidRPr="00B2604A">
        <w:t>k</w:t>
      </w:r>
      <w:r w:rsidRPr="00B2604A">
        <w:t xml:space="preserve">opie uprawnień inspektorów oraz aktualne zaświadczenia o przynależności do odpowiedniej Izby Samorządu Zawodowego. </w:t>
      </w:r>
    </w:p>
    <w:p w14:paraId="106185C4" w14:textId="77777777" w:rsidR="00B2604A" w:rsidRDefault="00B2604A" w:rsidP="00E4340B">
      <w:pPr>
        <w:pStyle w:val="Akapitzlist"/>
        <w:ind w:left="10"/>
        <w:jc w:val="center"/>
        <w:rPr>
          <w:rFonts w:cs="Calibri"/>
          <w:b/>
          <w:bCs/>
        </w:rPr>
      </w:pPr>
    </w:p>
    <w:p w14:paraId="3F2C1500" w14:textId="2F0FE8C4" w:rsidR="00E4340B" w:rsidRPr="009E7EAB" w:rsidRDefault="00E4340B" w:rsidP="00E4340B">
      <w:pPr>
        <w:pStyle w:val="Akapitzlist"/>
        <w:ind w:left="10"/>
        <w:jc w:val="center"/>
        <w:rPr>
          <w:rFonts w:cs="Calibri"/>
        </w:rPr>
      </w:pPr>
      <w:r w:rsidRPr="009E7EAB">
        <w:rPr>
          <w:rFonts w:cs="Calibri"/>
          <w:b/>
          <w:bCs/>
        </w:rPr>
        <w:t>Zamawiaj</w:t>
      </w:r>
      <w:r w:rsidRPr="009E7EAB">
        <w:rPr>
          <w:rFonts w:cs="Calibri"/>
          <w:b/>
        </w:rPr>
        <w:t>ą</w:t>
      </w:r>
      <w:r w:rsidRPr="009E7EAB">
        <w:rPr>
          <w:rFonts w:cs="Calibri"/>
          <w:b/>
          <w:bCs/>
        </w:rPr>
        <w:t>cy                                                                                                          Wykonawca</w:t>
      </w:r>
    </w:p>
    <w:p w14:paraId="16911AA9" w14:textId="57B88C47" w:rsidR="00E4340B" w:rsidRDefault="00E4340B" w:rsidP="00FA5118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DEA5330" w14:textId="5DEE74CE" w:rsidR="00E4340B" w:rsidRDefault="00E4340B" w:rsidP="00FA5118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003F794" w14:textId="533D9C17" w:rsidR="00B2604A" w:rsidRDefault="00B2604A" w:rsidP="00FA5118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D9A0873" w14:textId="77777777" w:rsidR="00B2604A" w:rsidRDefault="00B2604A" w:rsidP="00FA5118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537F47A" w14:textId="77777777" w:rsidR="00E4340B" w:rsidRDefault="00E4340B" w:rsidP="00FA5118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15ADDF7" w14:textId="56597E6B" w:rsidR="00B2604A" w:rsidRPr="00A70EF9" w:rsidRDefault="00B2604A" w:rsidP="00B2604A">
      <w:pPr>
        <w:spacing w:after="120" w:line="276" w:lineRule="auto"/>
        <w:ind w:left="426"/>
        <w:jc w:val="right"/>
        <w:textAlignment w:val="baseline"/>
        <w:rPr>
          <w:rFonts w:asciiTheme="minorHAnsi" w:eastAsia="Times New Roman" w:hAnsiTheme="minorHAnsi" w:cstheme="minorHAnsi"/>
          <w:i/>
          <w:lang w:eastAsia="ar-SA"/>
        </w:rPr>
      </w:pPr>
      <w:r w:rsidRPr="00A70EF9">
        <w:rPr>
          <w:rFonts w:asciiTheme="minorHAnsi" w:eastAsia="Times New Roman" w:hAnsiTheme="minorHAnsi" w:cstheme="minorHAnsi"/>
          <w:i/>
          <w:lang w:eastAsia="ar-SA"/>
        </w:rPr>
        <w:t xml:space="preserve">Załącznik nr </w:t>
      </w:r>
      <w:r>
        <w:rPr>
          <w:rFonts w:asciiTheme="minorHAnsi" w:eastAsia="Times New Roman" w:hAnsiTheme="minorHAnsi" w:cstheme="minorHAnsi"/>
          <w:i/>
          <w:lang w:eastAsia="ar-SA"/>
        </w:rPr>
        <w:t>2</w:t>
      </w:r>
      <w:r w:rsidRPr="00A70EF9">
        <w:rPr>
          <w:rFonts w:asciiTheme="minorHAnsi" w:eastAsia="Times New Roman" w:hAnsiTheme="minorHAnsi" w:cstheme="minorHAnsi"/>
          <w:i/>
          <w:lang w:eastAsia="ar-SA"/>
        </w:rPr>
        <w:t xml:space="preserve"> do umowy</w:t>
      </w:r>
    </w:p>
    <w:p w14:paraId="76023D45" w14:textId="77777777" w:rsidR="00B2604A" w:rsidRPr="00A70EF9" w:rsidRDefault="00B2604A" w:rsidP="00B2604A">
      <w:pPr>
        <w:spacing w:line="276" w:lineRule="auto"/>
        <w:contextualSpacing/>
        <w:jc w:val="both"/>
        <w:textAlignment w:val="baseline"/>
        <w:rPr>
          <w:rFonts w:asciiTheme="minorHAnsi" w:eastAsia="Cambria" w:hAnsiTheme="minorHAnsi" w:cstheme="minorHAnsi"/>
          <w:b/>
          <w:lang w:eastAsia="ar-SA"/>
        </w:rPr>
      </w:pPr>
    </w:p>
    <w:p w14:paraId="4EF57986" w14:textId="77777777" w:rsidR="00B2604A" w:rsidRPr="00A70EF9" w:rsidRDefault="00B2604A" w:rsidP="00B2604A">
      <w:pPr>
        <w:spacing w:line="276" w:lineRule="auto"/>
        <w:contextualSpacing/>
        <w:jc w:val="center"/>
        <w:textAlignment w:val="baseline"/>
        <w:rPr>
          <w:rFonts w:asciiTheme="minorHAnsi" w:eastAsia="Cambria" w:hAnsiTheme="minorHAnsi" w:cstheme="minorHAnsi"/>
          <w:b/>
          <w:lang w:eastAsia="ar-SA"/>
        </w:rPr>
      </w:pPr>
      <w:r w:rsidRPr="00A70EF9">
        <w:rPr>
          <w:rFonts w:asciiTheme="minorHAnsi" w:eastAsia="Cambria" w:hAnsiTheme="minorHAnsi" w:cstheme="minorHAnsi"/>
          <w:b/>
          <w:lang w:eastAsia="ar-SA"/>
        </w:rPr>
        <w:t>Klauzula informacyjna</w:t>
      </w:r>
    </w:p>
    <w:p w14:paraId="3A43F474" w14:textId="77777777" w:rsidR="00B2604A" w:rsidRPr="00A70EF9" w:rsidRDefault="00B2604A" w:rsidP="00B2604A">
      <w:pPr>
        <w:spacing w:line="276" w:lineRule="auto"/>
        <w:contextualSpacing/>
        <w:jc w:val="center"/>
        <w:textAlignment w:val="baseline"/>
        <w:rPr>
          <w:rFonts w:asciiTheme="minorHAnsi" w:eastAsia="Cambria" w:hAnsiTheme="minorHAnsi" w:cstheme="minorHAnsi"/>
          <w:b/>
          <w:lang w:eastAsia="ar-SA"/>
        </w:rPr>
      </w:pPr>
      <w:r w:rsidRPr="00A70EF9">
        <w:rPr>
          <w:rFonts w:asciiTheme="minorHAnsi" w:eastAsia="Cambria" w:hAnsiTheme="minorHAnsi" w:cstheme="minorHAnsi"/>
          <w:b/>
          <w:lang w:eastAsia="ar-SA"/>
        </w:rPr>
        <w:t>dotycząca przetwarzania danych osobowych</w:t>
      </w:r>
    </w:p>
    <w:p w14:paraId="5C05D9C2" w14:textId="77777777" w:rsidR="00B2604A" w:rsidRPr="00A70EF9" w:rsidRDefault="00B2604A" w:rsidP="00B2604A">
      <w:pPr>
        <w:spacing w:line="276" w:lineRule="auto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</w:p>
    <w:p w14:paraId="677FDC96" w14:textId="77777777" w:rsidR="00B2604A" w:rsidRPr="00A70EF9" w:rsidRDefault="00B2604A" w:rsidP="00B2604A">
      <w:pPr>
        <w:spacing w:after="120" w:line="276" w:lineRule="auto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Zgodnie z art. 13 ogólnego rozporządzenia o ochronie danych z dnia 27 kwietnia 2016 r. </w:t>
      </w:r>
      <w:r w:rsidRPr="00A70EF9">
        <w:rPr>
          <w:rFonts w:asciiTheme="minorHAnsi" w:eastAsia="Cambria" w:hAnsiTheme="minorHAnsi" w:cstheme="minorHAnsi"/>
          <w:lang w:eastAsia="ar-SA"/>
        </w:rPr>
        <w:br/>
        <w:t>(Dz. Urz. UE. L. 2016.119.1 z 04.05.2016 r.), dalej RODO informuję, iż:</w:t>
      </w:r>
    </w:p>
    <w:p w14:paraId="2F3E6306" w14:textId="77777777" w:rsidR="00B2604A" w:rsidRPr="00A70EF9" w:rsidRDefault="00B2604A" w:rsidP="00B2604A">
      <w:pPr>
        <w:spacing w:after="120" w:line="276" w:lineRule="auto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</w:p>
    <w:p w14:paraId="0769B2AD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Administratorem Pani/Pana danych osobowych jest Dyrektor Izby Administracji Skarbowej </w:t>
      </w:r>
      <w:r w:rsidRPr="00A70EF9">
        <w:rPr>
          <w:rFonts w:asciiTheme="minorHAnsi" w:eastAsia="Cambria" w:hAnsiTheme="minorHAnsi" w:cstheme="minorHAnsi"/>
          <w:lang w:eastAsia="ar-SA"/>
        </w:rPr>
        <w:br/>
        <w:t xml:space="preserve">w Gdańsku, </w:t>
      </w:r>
      <w:r w:rsidRPr="00A70EF9">
        <w:rPr>
          <w:rFonts w:asciiTheme="minorHAnsi" w:eastAsia="Cambria" w:hAnsiTheme="minorHAnsi" w:cstheme="minorHAnsi"/>
          <w:shd w:val="clear" w:color="auto" w:fill="FFFFFF"/>
          <w:lang w:eastAsia="ar-SA"/>
        </w:rPr>
        <w:t>ul. Długa 75/76, 80-</w:t>
      </w:r>
      <w:r>
        <w:rPr>
          <w:rFonts w:asciiTheme="minorHAnsi" w:eastAsia="Cambria" w:hAnsiTheme="minorHAnsi" w:cstheme="minorHAnsi"/>
          <w:shd w:val="clear" w:color="auto" w:fill="FFFFFF"/>
          <w:lang w:eastAsia="ar-SA"/>
        </w:rPr>
        <w:t xml:space="preserve">831 Gdańsk tel. (58) 300 23 00, </w:t>
      </w:r>
      <w:r w:rsidRPr="00A70EF9">
        <w:rPr>
          <w:rFonts w:asciiTheme="minorHAnsi" w:eastAsia="Cambria" w:hAnsiTheme="minorHAnsi" w:cstheme="minorHAnsi"/>
          <w:shd w:val="clear" w:color="auto" w:fill="FFFFFF"/>
          <w:lang w:eastAsia="ar-SA"/>
        </w:rPr>
        <w:t>e- mail: </w:t>
      </w:r>
      <w:hyperlink r:id="rId8" w:history="1">
        <w:r w:rsidRPr="00A70EF9">
          <w:rPr>
            <w:rFonts w:asciiTheme="minorHAnsi" w:eastAsia="Cambria" w:hAnsiTheme="minorHAnsi" w:cstheme="minorHAnsi"/>
            <w:shd w:val="clear" w:color="auto" w:fill="FFFFFF"/>
            <w:lang w:eastAsia="ar-SA"/>
          </w:rPr>
          <w:t>is@pm.mofnet.gov.pl</w:t>
        </w:r>
      </w:hyperlink>
      <w:r w:rsidRPr="00A70EF9">
        <w:rPr>
          <w:rFonts w:asciiTheme="minorHAnsi" w:eastAsia="Cambria" w:hAnsiTheme="minorHAnsi" w:cstheme="minorHAnsi"/>
          <w:lang w:eastAsia="ar-SA"/>
        </w:rPr>
        <w:t>.</w:t>
      </w:r>
    </w:p>
    <w:p w14:paraId="7CF853FC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Kontakt z Inspektorem Ochrony Danych możliwy jest pod adresem – iod.gdansk@mf.gov.pl.</w:t>
      </w:r>
    </w:p>
    <w:p w14:paraId="5DBAF324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Pani/Pana dane osobowe będą przetwarzane w celu realizacji umowy - zgodnie z art. 6 ust. 1 lit. b RODO.</w:t>
      </w:r>
    </w:p>
    <w:p w14:paraId="680E8B03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Pani/Pana dane osobowe będą przechowywane przez okres niezbędny do realizacji celów przetwarzania, lecz nie krócej niż okres wskazany w przepisach o archiwizacji. </w:t>
      </w:r>
    </w:p>
    <w:p w14:paraId="10F7D141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Odbiorcami Pani/Pana danych osobowych będą podmioty uczestniczące w realizacji umowy. </w:t>
      </w:r>
    </w:p>
    <w:p w14:paraId="0E2351F4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Przysługuje Pani/Panu prawo do żądania od administratora dostępu do swoich danych osobowych, prawo do ich sprostowania, usunięcia lub ograniczenia przetwarzania, prawo do przenoszenia swoich danych.</w:t>
      </w:r>
    </w:p>
    <w:p w14:paraId="7C0BBEFA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Pani/Pana dane nie będą podlegały zautomatyzowanemu podejmowaniu decyzji, jak i nie będą podlegały profilowaniu, o którym mowa w art. 22 ust. 1 i 4 RODO.</w:t>
      </w:r>
    </w:p>
    <w:p w14:paraId="69AA65A5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Przysługuje Pani/Pan prawo do wniesienia skargi do Prezesa Urzędu Ochrony Danych Osobowych.</w:t>
      </w:r>
    </w:p>
    <w:p w14:paraId="490A4947" w14:textId="77777777" w:rsidR="00B2604A" w:rsidRPr="00A70EF9" w:rsidRDefault="00B2604A" w:rsidP="00DB333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Podanie danych osobowych jest dobrowolne, jednakże odmowa podania danych może skutkować odmową zawarcia umowy.</w:t>
      </w:r>
    </w:p>
    <w:p w14:paraId="2AA9F692" w14:textId="77777777" w:rsidR="00B2604A" w:rsidRPr="00A70EF9" w:rsidRDefault="00B2604A" w:rsidP="00B2604A">
      <w:pPr>
        <w:tabs>
          <w:tab w:val="left" w:pos="2430"/>
        </w:tabs>
        <w:spacing w:line="276" w:lineRule="auto"/>
        <w:ind w:left="360"/>
        <w:contextualSpacing/>
        <w:jc w:val="both"/>
        <w:textAlignment w:val="baseline"/>
        <w:rPr>
          <w:rFonts w:asciiTheme="minorHAnsi" w:eastAsia="Cambria" w:hAnsiTheme="minorHAnsi" w:cstheme="minorHAnsi"/>
          <w:b/>
          <w:lang w:eastAsia="ar-SA"/>
        </w:rPr>
      </w:pPr>
    </w:p>
    <w:p w14:paraId="55650758" w14:textId="77777777" w:rsidR="00B2604A" w:rsidRPr="00A70EF9" w:rsidRDefault="00B2604A" w:rsidP="00B2604A">
      <w:pPr>
        <w:tabs>
          <w:tab w:val="left" w:pos="2430"/>
        </w:tabs>
        <w:spacing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Oświadczam, że zapoznałem/</w:t>
      </w:r>
      <w:proofErr w:type="spellStart"/>
      <w:r w:rsidRPr="00A70EF9">
        <w:rPr>
          <w:rFonts w:asciiTheme="minorHAnsi" w:eastAsia="Cambria" w:hAnsiTheme="minorHAnsi" w:cstheme="minorHAnsi"/>
          <w:lang w:eastAsia="ar-SA"/>
        </w:rPr>
        <w:t>am</w:t>
      </w:r>
      <w:proofErr w:type="spellEnd"/>
      <w:r w:rsidRPr="00A70EF9">
        <w:rPr>
          <w:rFonts w:asciiTheme="minorHAnsi" w:eastAsia="Cambria" w:hAnsiTheme="minorHAnsi" w:cstheme="minorHAnsi"/>
          <w:lang w:eastAsia="ar-SA"/>
        </w:rPr>
        <w:t xml:space="preserve"> się z klauzulą informacyjną dotyczącą przetwarzania danych osobowych oraz jestem świadomy praw przysługujących w związku z ochroną danych osobowych.</w:t>
      </w:r>
    </w:p>
    <w:p w14:paraId="1FD79FAD" w14:textId="77777777" w:rsidR="00B2604A" w:rsidRDefault="00B2604A" w:rsidP="00B2604A">
      <w:pPr>
        <w:tabs>
          <w:tab w:val="left" w:pos="2430"/>
        </w:tabs>
        <w:spacing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</w:p>
    <w:p w14:paraId="2E15681F" w14:textId="77777777" w:rsidR="00B2604A" w:rsidRDefault="00B2604A" w:rsidP="00B2604A">
      <w:pPr>
        <w:tabs>
          <w:tab w:val="left" w:pos="2430"/>
        </w:tabs>
        <w:spacing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</w:p>
    <w:p w14:paraId="0648308D" w14:textId="77777777" w:rsidR="00B2604A" w:rsidRDefault="00B2604A" w:rsidP="00B2604A">
      <w:pPr>
        <w:tabs>
          <w:tab w:val="left" w:pos="2430"/>
        </w:tabs>
        <w:spacing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</w:p>
    <w:p w14:paraId="1A7B490C" w14:textId="77777777" w:rsidR="00B2604A" w:rsidRPr="00A70EF9" w:rsidRDefault="00B2604A" w:rsidP="00B2604A">
      <w:pPr>
        <w:tabs>
          <w:tab w:val="left" w:pos="2430"/>
        </w:tabs>
        <w:spacing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</w:p>
    <w:p w14:paraId="06AE1134" w14:textId="77777777" w:rsidR="00B2604A" w:rsidRPr="00A70EF9" w:rsidRDefault="00B2604A" w:rsidP="00B2604A">
      <w:pPr>
        <w:spacing w:line="276" w:lineRule="auto"/>
        <w:ind w:left="4963" w:firstLine="709"/>
        <w:jc w:val="both"/>
        <w:textAlignment w:val="baseline"/>
        <w:rPr>
          <w:rFonts w:asciiTheme="minorHAnsi" w:eastAsia="Times New Roman" w:hAnsiTheme="minorHAnsi" w:cstheme="minorHAnsi"/>
          <w:lang w:eastAsia="ar-SA"/>
        </w:rPr>
      </w:pPr>
      <w:r w:rsidRPr="00A70EF9">
        <w:rPr>
          <w:rFonts w:asciiTheme="minorHAnsi" w:eastAsia="Times New Roman" w:hAnsiTheme="minorHAnsi" w:cstheme="minorHAnsi"/>
          <w:lang w:eastAsia="ar-SA"/>
        </w:rPr>
        <w:t xml:space="preserve">…..……….…………………………                       </w:t>
      </w:r>
    </w:p>
    <w:p w14:paraId="5ED6A213" w14:textId="77777777" w:rsidR="00B2604A" w:rsidRPr="00A70EF9" w:rsidRDefault="00B2604A" w:rsidP="00B2604A">
      <w:pPr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r w:rsidRPr="00A70EF9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</w:t>
      </w:r>
      <w:r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   </w:t>
      </w:r>
      <w:r w:rsidRPr="00A70EF9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(podpis Osoby uprawnionej </w:t>
      </w:r>
    </w:p>
    <w:p w14:paraId="6B1496DB" w14:textId="06274319" w:rsidR="00B2604A" w:rsidRDefault="00B2604A" w:rsidP="00B2604A">
      <w:pPr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r w:rsidRPr="00A70EF9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do reprezentowania Wykonawcy)</w:t>
      </w:r>
    </w:p>
    <w:p w14:paraId="2B45BF5E" w14:textId="2DCB5636" w:rsidR="00EE66D1" w:rsidRDefault="00EE66D1" w:rsidP="00B2604A">
      <w:pPr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14:paraId="6CB72005" w14:textId="77777777" w:rsidR="00EE66D1" w:rsidRPr="00A70EF9" w:rsidRDefault="00EE66D1" w:rsidP="00B2604A">
      <w:pPr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</w:p>
    <w:p w14:paraId="710BF6EC" w14:textId="21BDBA49" w:rsidR="00457C6F" w:rsidRPr="00A70EF9" w:rsidRDefault="00457C6F" w:rsidP="00457C6F">
      <w:pPr>
        <w:spacing w:line="276" w:lineRule="auto"/>
        <w:jc w:val="right"/>
        <w:textAlignment w:val="baseline"/>
        <w:rPr>
          <w:rFonts w:asciiTheme="minorHAnsi" w:eastAsia="Cambria" w:hAnsiTheme="minorHAnsi" w:cstheme="minorHAnsi"/>
          <w:i/>
          <w:lang w:eastAsia="ar-SA"/>
        </w:rPr>
      </w:pPr>
      <w:r w:rsidRPr="00A70EF9">
        <w:rPr>
          <w:rFonts w:asciiTheme="minorHAnsi" w:eastAsia="Cambria" w:hAnsiTheme="minorHAnsi" w:cstheme="minorHAnsi"/>
          <w:i/>
          <w:lang w:eastAsia="ar-SA"/>
        </w:rPr>
        <w:lastRenderedPageBreak/>
        <w:t xml:space="preserve">Załącznik nr </w:t>
      </w:r>
      <w:r w:rsidR="00B2604A">
        <w:rPr>
          <w:rFonts w:asciiTheme="minorHAnsi" w:eastAsia="Cambria" w:hAnsiTheme="minorHAnsi" w:cstheme="minorHAnsi"/>
          <w:i/>
          <w:lang w:eastAsia="ar-SA"/>
        </w:rPr>
        <w:t>3</w:t>
      </w:r>
      <w:r w:rsidRPr="00A70EF9">
        <w:rPr>
          <w:rFonts w:asciiTheme="minorHAnsi" w:eastAsia="Cambria" w:hAnsiTheme="minorHAnsi" w:cstheme="minorHAnsi"/>
          <w:i/>
          <w:lang w:eastAsia="ar-SA"/>
        </w:rPr>
        <w:t xml:space="preserve"> do umowy</w:t>
      </w:r>
    </w:p>
    <w:p w14:paraId="730CB664" w14:textId="77777777" w:rsidR="00457C6F" w:rsidRPr="00A70EF9" w:rsidRDefault="00457C6F" w:rsidP="00457C6F">
      <w:pPr>
        <w:spacing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ar-SA"/>
        </w:rPr>
      </w:pPr>
      <w:r w:rsidRPr="00A70EF9">
        <w:rPr>
          <w:rFonts w:asciiTheme="minorHAnsi" w:eastAsia="Times New Roman" w:hAnsiTheme="minorHAnsi" w:cstheme="minorHAnsi"/>
          <w:b/>
          <w:lang w:eastAsia="ar-SA"/>
        </w:rPr>
        <w:t>Oświadczenie Wykonawcy</w:t>
      </w:r>
    </w:p>
    <w:p w14:paraId="49BE0181" w14:textId="77777777" w:rsidR="00457C6F" w:rsidRPr="00A70EF9" w:rsidRDefault="00457C6F" w:rsidP="00457C6F">
      <w:pPr>
        <w:spacing w:line="276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ar-SA"/>
        </w:rPr>
      </w:pPr>
      <w:r w:rsidRPr="00A70EF9">
        <w:rPr>
          <w:rFonts w:asciiTheme="minorHAnsi" w:eastAsia="Times New Roman" w:hAnsiTheme="minorHAnsi" w:cstheme="minorHAnsi"/>
          <w:b/>
          <w:lang w:eastAsia="ar-SA"/>
        </w:rPr>
        <w:t>o ochronie informacji</w:t>
      </w:r>
    </w:p>
    <w:p w14:paraId="194C905A" w14:textId="77777777" w:rsidR="00457C6F" w:rsidRPr="00A70EF9" w:rsidRDefault="00457C6F" w:rsidP="00457C6F">
      <w:pPr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lang w:eastAsia="ar-SA"/>
        </w:rPr>
      </w:pPr>
    </w:p>
    <w:p w14:paraId="294A820C" w14:textId="0EEFDBA0" w:rsidR="00457C6F" w:rsidRPr="00A70EF9" w:rsidRDefault="00457C6F" w:rsidP="00457C6F">
      <w:pPr>
        <w:spacing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W związku z wykonywaniem przez Wykonawcę zobowi</w:t>
      </w:r>
      <w:r w:rsidR="00C55B71">
        <w:rPr>
          <w:rFonts w:asciiTheme="minorHAnsi" w:eastAsia="Cambria" w:hAnsiTheme="minorHAnsi" w:cstheme="minorHAnsi"/>
          <w:lang w:eastAsia="ar-SA"/>
        </w:rPr>
        <w:t>ązań z tytułu umowy nr …..…/202</w:t>
      </w:r>
      <w:r w:rsidR="003B08C4">
        <w:rPr>
          <w:rFonts w:asciiTheme="minorHAnsi" w:eastAsia="Cambria" w:hAnsiTheme="minorHAnsi" w:cstheme="minorHAnsi"/>
          <w:lang w:eastAsia="ar-SA"/>
        </w:rPr>
        <w:t>6</w:t>
      </w:r>
      <w:r w:rsidRPr="00A70EF9">
        <w:rPr>
          <w:rFonts w:asciiTheme="minorHAnsi" w:eastAsia="Cambria" w:hAnsiTheme="minorHAnsi" w:cstheme="minorHAnsi"/>
          <w:lang w:eastAsia="ar-SA"/>
        </w:rPr>
        <w:t>, Izba Administracji Skarbowej w Gdańsku zobowiązuje Wykonawcę do:</w:t>
      </w:r>
    </w:p>
    <w:p w14:paraId="2A6BC66D" w14:textId="77777777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1) zachowania w ścisłej tajemnicy wszelkich informacji technicznych, technologicznych, prawnych </w:t>
      </w:r>
      <w:r w:rsidRPr="00A70EF9">
        <w:rPr>
          <w:rFonts w:asciiTheme="minorHAnsi" w:eastAsia="Cambria" w:hAnsiTheme="minorHAnsi" w:cstheme="minorHAnsi"/>
          <w:lang w:eastAsia="ar-SA"/>
        </w:rPr>
        <w:br/>
        <w:t>i organizacyjnych dotyczących zasobów sprzętowych i programowych systemu teleinformatycznego Zamawiającego, informacji niejawnych, danych objętych tajemnicą skarbową oraz danych osobowych, uzyskanych w trakcie wykonywania umowy niezależnie od formy przekazania tych informacji i ich źródła, zarówno w trakcie trwania umowy, jak i  po jej rozwiązaniu,</w:t>
      </w:r>
    </w:p>
    <w:p w14:paraId="03A802B1" w14:textId="77777777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2) wykorzystania informacji jedynie w celach określonych ustaleniami umowy oraz wynikających </w:t>
      </w:r>
      <w:r w:rsidRPr="00A70EF9">
        <w:rPr>
          <w:rFonts w:asciiTheme="minorHAnsi" w:eastAsia="Cambria" w:hAnsiTheme="minorHAnsi" w:cstheme="minorHAnsi"/>
          <w:lang w:eastAsia="ar-SA"/>
        </w:rPr>
        <w:br/>
        <w:t>z uregulowań prawnych obowiązujących w Polsce i Unii Europejskiej,</w:t>
      </w:r>
    </w:p>
    <w:p w14:paraId="5F7BF187" w14:textId="77777777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3) podjęcia wszelkich niezbędnych kroków dla zapewnienia, że żaden pracownik Wykonawcy, </w:t>
      </w:r>
      <w:r w:rsidRPr="00A70EF9">
        <w:rPr>
          <w:rFonts w:asciiTheme="minorHAnsi" w:eastAsia="Cambria" w:hAnsiTheme="minorHAnsi" w:cstheme="minorHAnsi"/>
          <w:lang w:eastAsia="ar-SA"/>
        </w:rPr>
        <w:br/>
        <w:t>ani inna osoba z pomocą, której Wykonawca realizuje umowę, nie ujawni informacji chronionych, ani ich źródła, zarówno w całości, jak i w części, osobom lub firmom trzecim, bez uzyskania uprzednio wyraźnego upoważnienia na piśmie od Izby Administracji Skarbowej w Gdańsku,</w:t>
      </w:r>
    </w:p>
    <w:p w14:paraId="30EDAED9" w14:textId="1FE13231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4) ujawnienia informacji jedynie tym osobom, którym będą one niezbędne do wykonywania powierzonych im czynności i tylko w zakresie, w jakim odbiorca informacji musi mieć </w:t>
      </w:r>
      <w:r w:rsidRPr="00A70EF9">
        <w:rPr>
          <w:rFonts w:asciiTheme="minorHAnsi" w:eastAsia="Cambria" w:hAnsiTheme="minorHAnsi" w:cstheme="minorHAnsi"/>
          <w:lang w:eastAsia="ar-SA"/>
        </w:rPr>
        <w:br/>
        <w:t>do nich dostęp dla celów realizacji zadania wynikaj</w:t>
      </w:r>
      <w:r w:rsidR="00C55B71">
        <w:rPr>
          <w:rFonts w:asciiTheme="minorHAnsi" w:eastAsia="Cambria" w:hAnsiTheme="minorHAnsi" w:cstheme="minorHAnsi"/>
          <w:lang w:eastAsia="ar-SA"/>
        </w:rPr>
        <w:t>ącego z tytułu umowy nr ……./202</w:t>
      </w:r>
      <w:r w:rsidR="003B08C4">
        <w:rPr>
          <w:rFonts w:asciiTheme="minorHAnsi" w:eastAsia="Cambria" w:hAnsiTheme="minorHAnsi" w:cstheme="minorHAnsi"/>
          <w:lang w:eastAsia="ar-SA"/>
        </w:rPr>
        <w:t>6</w:t>
      </w:r>
      <w:r w:rsidRPr="00A70EF9">
        <w:rPr>
          <w:rFonts w:asciiTheme="minorHAnsi" w:eastAsia="Cambria" w:hAnsiTheme="minorHAnsi" w:cstheme="minorHAnsi"/>
          <w:lang w:eastAsia="ar-SA"/>
        </w:rPr>
        <w:t>,</w:t>
      </w:r>
    </w:p>
    <w:p w14:paraId="29597667" w14:textId="07D1DBE2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5) nie kopiowania, nie powielania, ani w jakikolwiek inny sposób nie rozpowszechniania jakiejkolwiek części określonych informacji, z wyjątkiem uzasadnionej potrzeby do celów związanych</w:t>
      </w:r>
      <w:r w:rsidR="00F07FAA">
        <w:rPr>
          <w:rFonts w:asciiTheme="minorHAnsi" w:eastAsia="Cambria" w:hAnsiTheme="minorHAnsi" w:cstheme="minorHAnsi"/>
          <w:lang w:eastAsia="ar-SA"/>
        </w:rPr>
        <w:t xml:space="preserve"> z realizacją umowy nr ……../202</w:t>
      </w:r>
      <w:r w:rsidR="003B08C4">
        <w:rPr>
          <w:rFonts w:asciiTheme="minorHAnsi" w:eastAsia="Cambria" w:hAnsiTheme="minorHAnsi" w:cstheme="minorHAnsi"/>
          <w:lang w:eastAsia="ar-SA"/>
        </w:rPr>
        <w:t>6</w:t>
      </w:r>
      <w:r w:rsidRPr="00A70EF9">
        <w:rPr>
          <w:rFonts w:asciiTheme="minorHAnsi" w:eastAsia="Cambria" w:hAnsiTheme="minorHAnsi" w:cstheme="minorHAnsi"/>
          <w:lang w:eastAsia="ar-SA"/>
        </w:rPr>
        <w:t>, po uprzednim uzyskaniu pisemnej zgody od Izby Administracji Skarbowej w Gdańsku.</w:t>
      </w:r>
    </w:p>
    <w:p w14:paraId="68201067" w14:textId="77777777" w:rsidR="00457C6F" w:rsidRPr="00A70EF9" w:rsidRDefault="00457C6F" w:rsidP="00457C6F">
      <w:pPr>
        <w:spacing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Stwierdzam własnoręcznym podpisem, że znane są mi moje obowiązki w zakresie ochrony informacji, wynikające z niżej wymienionych przepisów:</w:t>
      </w:r>
    </w:p>
    <w:p w14:paraId="31222818" w14:textId="1951C07F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0668F10C" w14:textId="77777777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2) ustawa z dnia 10 maja 2018 r. o ochronie danych osobowych,</w:t>
      </w:r>
    </w:p>
    <w:p w14:paraId="02F4020D" w14:textId="77777777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3) ustawa z dnia 5 sierpnia 2010 r. o ochronie informacji niejawnych,</w:t>
      </w:r>
    </w:p>
    <w:p w14:paraId="65FF5209" w14:textId="77777777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4) ustawa z dnia 29 sierpnia 1997 r. Ordynacja podatkowa,</w:t>
      </w:r>
    </w:p>
    <w:p w14:paraId="0EFB0EA6" w14:textId="77777777" w:rsidR="00457C6F" w:rsidRPr="00A70EF9" w:rsidRDefault="00457C6F" w:rsidP="00457C6F">
      <w:pPr>
        <w:spacing w:line="276" w:lineRule="auto"/>
        <w:ind w:left="284" w:hanging="284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>5) ustawa z dnia 19 marca 2004 r. Prawo celne.</w:t>
      </w:r>
    </w:p>
    <w:p w14:paraId="506DA595" w14:textId="77777777" w:rsidR="00457C6F" w:rsidRPr="00A70EF9" w:rsidRDefault="00457C6F" w:rsidP="00457C6F">
      <w:pPr>
        <w:spacing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Oświadczam też, że jestem świadomy/-a odpowiedzialności karnej za ujawnienie, przekazanie, wykorzystanie, zbycie lub oferowanie do zbycia informacji chronionych, zdobytych w trakcie wykonywania umowy. </w:t>
      </w:r>
    </w:p>
    <w:p w14:paraId="19763693" w14:textId="77777777" w:rsidR="00457C6F" w:rsidRPr="00A70EF9" w:rsidRDefault="00457C6F" w:rsidP="00457C6F">
      <w:pPr>
        <w:spacing w:after="120" w:line="276" w:lineRule="auto"/>
        <w:jc w:val="both"/>
        <w:textAlignment w:val="baseline"/>
        <w:rPr>
          <w:rFonts w:asciiTheme="minorHAnsi" w:eastAsia="Cambria" w:hAnsiTheme="minorHAnsi" w:cstheme="minorHAnsi"/>
          <w:lang w:eastAsia="ar-SA"/>
        </w:rPr>
      </w:pPr>
      <w:r w:rsidRPr="00A70EF9">
        <w:rPr>
          <w:rFonts w:asciiTheme="minorHAnsi" w:eastAsia="Cambria" w:hAnsiTheme="minorHAnsi" w:cstheme="minorHAnsi"/>
          <w:lang w:eastAsia="ar-SA"/>
        </w:rPr>
        <w:t xml:space="preserve">Każda z osób uczestniczących w realizacji przedmiotu umowy zobowiązała się wobec Wykonawcy nie ujawniać żadnych informacji, z którymi zapozna się podczas wykonywania czynności zleconych do realizacji oraz zapoznała się z treścią zobowiązania, co do zachowania poufności informacji. </w:t>
      </w:r>
    </w:p>
    <w:p w14:paraId="67185907" w14:textId="77777777" w:rsidR="00457C6F" w:rsidRPr="00A70EF9" w:rsidRDefault="00457C6F" w:rsidP="00457C6F">
      <w:pPr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lang w:eastAsia="ar-SA"/>
        </w:rPr>
      </w:pPr>
    </w:p>
    <w:p w14:paraId="2C1C4127" w14:textId="4FB11BED" w:rsidR="00457C6F" w:rsidRPr="00A70EF9" w:rsidRDefault="00457C6F" w:rsidP="00802EE0">
      <w:pPr>
        <w:spacing w:line="276" w:lineRule="auto"/>
        <w:ind w:left="4963" w:firstLine="709"/>
        <w:jc w:val="both"/>
        <w:textAlignment w:val="baseline"/>
        <w:rPr>
          <w:rFonts w:asciiTheme="minorHAnsi" w:eastAsia="Times New Roman" w:hAnsiTheme="minorHAnsi" w:cstheme="minorHAnsi"/>
          <w:lang w:eastAsia="ar-SA"/>
        </w:rPr>
      </w:pPr>
      <w:r w:rsidRPr="00A70EF9">
        <w:rPr>
          <w:rFonts w:asciiTheme="minorHAnsi" w:eastAsia="Times New Roman" w:hAnsiTheme="minorHAnsi" w:cstheme="minorHAnsi"/>
          <w:lang w:eastAsia="ar-SA"/>
        </w:rPr>
        <w:t xml:space="preserve">…..……….…………………………                       </w:t>
      </w:r>
    </w:p>
    <w:p w14:paraId="52FC4651" w14:textId="77777777" w:rsidR="00457C6F" w:rsidRPr="00A70EF9" w:rsidRDefault="00457C6F" w:rsidP="00457C6F">
      <w:pPr>
        <w:spacing w:line="276" w:lineRule="auto"/>
        <w:jc w:val="both"/>
        <w:textAlignment w:val="baseline"/>
        <w:rPr>
          <w:rFonts w:asciiTheme="minorHAnsi" w:eastAsia="Times New Roman" w:hAnsiTheme="minorHAnsi" w:cstheme="minorHAnsi"/>
          <w:sz w:val="16"/>
          <w:szCs w:val="16"/>
          <w:lang w:eastAsia="ar-SA"/>
        </w:rPr>
      </w:pPr>
      <w:r w:rsidRPr="00A70EF9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</w:t>
      </w:r>
      <w:r w:rsidR="003475F8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   </w:t>
      </w:r>
      <w:r w:rsidRPr="00A70EF9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(podpis Osoby uprawnionej </w:t>
      </w:r>
    </w:p>
    <w:p w14:paraId="093DB668" w14:textId="55B51A45" w:rsidR="00457C6F" w:rsidRPr="00A70EF9" w:rsidRDefault="00457C6F" w:rsidP="00B2604A">
      <w:pPr>
        <w:spacing w:line="276" w:lineRule="auto"/>
        <w:jc w:val="both"/>
        <w:textAlignment w:val="baseline"/>
        <w:rPr>
          <w:rFonts w:asciiTheme="minorHAnsi" w:eastAsia="Calibri" w:hAnsiTheme="minorHAnsi" w:cstheme="minorHAnsi"/>
          <w:b/>
        </w:rPr>
      </w:pPr>
      <w:r w:rsidRPr="00A70EF9">
        <w:rPr>
          <w:rFonts w:asciiTheme="minorHAnsi" w:eastAsia="Times New Roman" w:hAnsiTheme="minorHAnsi" w:cstheme="minorHAnsi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do reprezentowania Wykonawcy)</w:t>
      </w:r>
    </w:p>
    <w:p w14:paraId="70ECB2AD" w14:textId="77777777" w:rsidR="00B943DB" w:rsidRDefault="00B943DB" w:rsidP="00B2604A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</w:rPr>
      </w:pPr>
    </w:p>
    <w:sectPr w:rsidR="00B943DB" w:rsidSect="0024360D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701" w:header="851" w:footer="709" w:gutter="0"/>
      <w:cols w:space="708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7F0D" w14:textId="77777777" w:rsidR="0008795B" w:rsidRDefault="0008795B">
      <w:r>
        <w:separator/>
      </w:r>
    </w:p>
  </w:endnote>
  <w:endnote w:type="continuationSeparator" w:id="0">
    <w:p w14:paraId="0322BEAE" w14:textId="77777777" w:rsidR="0008795B" w:rsidRDefault="0008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ato-Black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12D8" w14:textId="2FC04B45" w:rsidR="00F07C19" w:rsidRDefault="00F07C19">
    <w:pPr>
      <w:pStyle w:val="Akapitzlist"/>
      <w:jc w:val="right"/>
    </w:pPr>
    <w:r w:rsidRPr="006900C2">
      <w:rPr>
        <w:rFonts w:cs="Calibri"/>
        <w:sz w:val="24"/>
        <w:szCs w:val="24"/>
      </w:rPr>
      <w:fldChar w:fldCharType="begin"/>
    </w:r>
    <w:r w:rsidRPr="006900C2">
      <w:rPr>
        <w:rFonts w:cs="Calibri"/>
        <w:sz w:val="24"/>
        <w:szCs w:val="24"/>
      </w:rPr>
      <w:instrText>PAGE   \* MERGEFORMAT</w:instrText>
    </w:r>
    <w:r w:rsidRPr="006900C2">
      <w:rPr>
        <w:rFonts w:cs="Calibri"/>
        <w:sz w:val="24"/>
        <w:szCs w:val="24"/>
      </w:rPr>
      <w:fldChar w:fldCharType="separate"/>
    </w:r>
    <w:r w:rsidR="00587A6A">
      <w:rPr>
        <w:rFonts w:cs="Calibri"/>
        <w:noProof/>
        <w:sz w:val="24"/>
        <w:szCs w:val="24"/>
      </w:rPr>
      <w:t>22</w:t>
    </w:r>
    <w:r w:rsidRPr="006900C2">
      <w:rPr>
        <w:rFonts w:cs="Calibri"/>
        <w:sz w:val="24"/>
        <w:szCs w:val="24"/>
      </w:rPr>
      <w:fldChar w:fldCharType="end"/>
    </w:r>
  </w:p>
  <w:p w14:paraId="06DAC070" w14:textId="77777777" w:rsidR="00F07C19" w:rsidRDefault="00F07C19">
    <w:pPr>
      <w:pStyle w:val="Akapitzli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B20B" w14:textId="77777777" w:rsidR="00F07C19" w:rsidRDefault="00F07C19" w:rsidP="00682C6B">
    <w:pPr>
      <w:pStyle w:val="Akapitzlist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2C17291" wp14:editId="62550841">
              <wp:simplePos x="0" y="0"/>
              <wp:positionH relativeFrom="column">
                <wp:posOffset>20320</wp:posOffset>
              </wp:positionH>
              <wp:positionV relativeFrom="paragraph">
                <wp:posOffset>-36830</wp:posOffset>
              </wp:positionV>
              <wp:extent cx="6188075" cy="488950"/>
              <wp:effectExtent l="0" t="4445" r="0" b="1905"/>
              <wp:wrapNone/>
              <wp:docPr id="1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88075" cy="488950"/>
                        <a:chOff x="0" y="0"/>
                        <a:chExt cx="5983906" cy="489097"/>
                      </a:xfrm>
                    </wpg:grpSpPr>
                    <pic:pic xmlns:pic="http://schemas.openxmlformats.org/drawingml/2006/picture">
                      <pic:nvPicPr>
                        <pic:cNvPr id="3" name="Obraz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lum bright="-40000" contrast="-40000"/>
                          <a:grayscl/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5880"/>
                          <a:ext cx="118745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Łącznik prosty 9"/>
                      <wps:cNvCnPr>
                        <a:cxnSpLocks noChangeShapeType="1"/>
                      </wps:cNvCnPr>
                      <wps:spPr bwMode="auto">
                        <a:xfrm>
                          <a:off x="1250830" y="51759"/>
                          <a:ext cx="0" cy="278130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75757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1130992" y="0"/>
                          <a:ext cx="4852914" cy="489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2A8ECF" w14:textId="77777777" w:rsidR="00F07C19" w:rsidRPr="006900C2" w:rsidRDefault="00F07C19" w:rsidP="004378B9">
                            <w:pPr>
                              <w:pStyle w:val="TableParagraph"/>
                              <w:spacing w:before="60"/>
                              <w:ind w:left="170"/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ul. </w:t>
                            </w:r>
                            <w:proofErr w:type="spellStart"/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Długa</w:t>
                            </w:r>
                            <w:proofErr w:type="spellEnd"/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75/76 </w:t>
                            </w:r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• </w:t>
                            </w:r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80-831 </w:t>
                            </w:r>
                            <w:proofErr w:type="spellStart"/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Gdańsk</w:t>
                            </w:r>
                            <w:proofErr w:type="spellEnd"/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• tel.: +48 </w:t>
                            </w:r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58 300 23 00</w:t>
                            </w:r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 • fax: +48 </w:t>
                            </w:r>
                            <w:r w:rsidRPr="00691F36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58 30 14 318</w:t>
                            </w:r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br/>
                            </w:r>
                            <w:proofErr w:type="spellStart"/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ePuap</w:t>
                            </w:r>
                            <w:proofErr w:type="spellEnd"/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r w:rsidRPr="00691F36">
                              <w:rPr>
                                <w:rFonts w:cs="Calibri"/>
                                <w:sz w:val="16"/>
                                <w:szCs w:val="16"/>
                              </w:rPr>
                              <w:t>/f1p145fudb/</w:t>
                            </w:r>
                            <w:proofErr w:type="spellStart"/>
                            <w:r w:rsidRPr="00691F36">
                              <w:rPr>
                                <w:rFonts w:cs="Calibri"/>
                                <w:sz w:val="16"/>
                                <w:szCs w:val="16"/>
                              </w:rPr>
                              <w:t>SkrytkaESP</w:t>
                            </w:r>
                            <w:proofErr w:type="spellEnd"/>
                            <w:r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•</w:t>
                            </w:r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e-mail:</w:t>
                            </w:r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691F36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ias.gdansk@mf.gov.pl</w:t>
                            </w:r>
                            <w:r w:rsidRPr="00427508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 •</w:t>
                            </w:r>
                            <w:r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691F36">
                              <w:rPr>
                                <w:rFonts w:cs="Calibri"/>
                                <w:sz w:val="16"/>
                                <w:szCs w:val="16"/>
                                <w:lang w:val="en-US"/>
                              </w:rPr>
                              <w:t>https://www.pomorskie.kas.gov.pl/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C17291" id="Grupa 5" o:spid="_x0000_s1026" style="position:absolute;left:0;text-align:left;margin-left:1.6pt;margin-top:-2.9pt;width:487.25pt;height:38.5pt;z-index:251657728;mso-width-relative:margin;mso-height-relative:margin" coordsize="59839,489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7" o:spid="_x0000_s1027" type="#_x0000_t75" style="position:absolute;top:258;width:11874;height:2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">
                <v:imagedata r:id="rId2" o:title="" gain="39322f" blacklevel="-13107f" grayscale="t" bilevel="t"/>
                <v:path arrowok="t"/>
              </v:shape>
              <v:line id="Łącznik prosty 9" o:spid="_x0000_s1028" style="position:absolute;visibility:visible;mso-wrap-style:square" from="12508,517" to="12508,3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" strokecolor="#757575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9" type="#_x0000_t202" style="position:absolute;left:11309;width:48530;height:4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textbox>
                  <w:txbxContent>
                    <w:p w14:paraId="732A8ECF" w14:textId="77777777" w:rsidR="00F07C19" w:rsidRPr="006900C2" w:rsidRDefault="00F07C19" w:rsidP="004378B9">
                      <w:pPr>
                        <w:pStyle w:val="TableParagraph"/>
                        <w:spacing w:before="60"/>
                        <w:ind w:left="170"/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ul. </w:t>
                      </w:r>
                      <w:proofErr w:type="spellStart"/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Długa</w:t>
                      </w:r>
                      <w:proofErr w:type="spellEnd"/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75/76 </w:t>
                      </w:r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• </w:t>
                      </w:r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80-831 </w:t>
                      </w:r>
                      <w:proofErr w:type="spellStart"/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Gdańsk</w:t>
                      </w:r>
                      <w:proofErr w:type="spellEnd"/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• tel.: +48 </w:t>
                      </w:r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58 300 23 00</w:t>
                      </w:r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 • fax: +48 </w:t>
                      </w:r>
                      <w:r w:rsidRPr="00691F36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58 30 14 318</w:t>
                      </w:r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br/>
                      </w:r>
                      <w:proofErr w:type="spellStart"/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ePuap</w:t>
                      </w:r>
                      <w:proofErr w:type="spellEnd"/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r w:rsidRPr="00691F36">
                        <w:rPr>
                          <w:rFonts w:cs="Calibri"/>
                          <w:sz w:val="16"/>
                          <w:szCs w:val="16"/>
                        </w:rPr>
                        <w:t>/f1p145fudb/</w:t>
                      </w:r>
                      <w:proofErr w:type="spellStart"/>
                      <w:r w:rsidRPr="00691F36">
                        <w:rPr>
                          <w:rFonts w:cs="Calibri"/>
                          <w:sz w:val="16"/>
                          <w:szCs w:val="16"/>
                        </w:rPr>
                        <w:t>SkrytkaESP</w:t>
                      </w:r>
                      <w:proofErr w:type="spellEnd"/>
                      <w:r>
                        <w:rPr>
                          <w:rFonts w:cs="Calibri"/>
                          <w:sz w:val="16"/>
                          <w:szCs w:val="16"/>
                        </w:rPr>
                        <w:t xml:space="preserve"> </w:t>
                      </w:r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•</w:t>
                      </w:r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e-mail:</w:t>
                      </w:r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691F36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ias.gdansk@mf.gov.pl</w:t>
                      </w:r>
                      <w:r w:rsidRPr="00427508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 •</w:t>
                      </w:r>
                      <w:r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691F36">
                        <w:rPr>
                          <w:rFonts w:cs="Calibri"/>
                          <w:sz w:val="16"/>
                          <w:szCs w:val="16"/>
                          <w:lang w:val="en-US"/>
                        </w:rPr>
                        <w:t>https://www.pomorskie.kas.gov.pl/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F06D8" w14:textId="77777777" w:rsidR="0008795B" w:rsidRDefault="0008795B">
      <w:r>
        <w:separator/>
      </w:r>
    </w:p>
  </w:footnote>
  <w:footnote w:type="continuationSeparator" w:id="0">
    <w:p w14:paraId="5BAC2E9C" w14:textId="77777777" w:rsidR="0008795B" w:rsidRDefault="00087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C4CE" w14:textId="77777777" w:rsidR="00F07C19" w:rsidRDefault="00F07C19">
    <w:pPr>
      <w:pStyle w:val="Tekstpodstawowy"/>
      <w:tabs>
        <w:tab w:val="left" w:pos="991"/>
      </w:tabs>
    </w:pPr>
  </w:p>
  <w:p w14:paraId="10CFC843" w14:textId="77777777" w:rsidR="00F07C19" w:rsidRDefault="00F07C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9A6C" w14:textId="7A099F0E" w:rsidR="0009023D" w:rsidRDefault="0009023D">
    <w:pPr>
      <w:pStyle w:val="Tekstpodstawowy"/>
    </w:pPr>
    <w:r>
      <w:rPr>
        <w:noProof/>
      </w:rPr>
      <w:drawing>
        <wp:inline distT="0" distB="0" distL="0" distR="0" wp14:anchorId="0058D79D" wp14:editId="17AE8289">
          <wp:extent cx="5760085" cy="8216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6633B0E"/>
    <w:multiLevelType w:val="hybridMultilevel"/>
    <w:tmpl w:val="A12EE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161B3"/>
    <w:multiLevelType w:val="hybridMultilevel"/>
    <w:tmpl w:val="B6DE15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B6399D"/>
    <w:multiLevelType w:val="hybridMultilevel"/>
    <w:tmpl w:val="FA96E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EB9"/>
    <w:multiLevelType w:val="hybridMultilevel"/>
    <w:tmpl w:val="25B612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5464A1B"/>
    <w:multiLevelType w:val="hybridMultilevel"/>
    <w:tmpl w:val="67103F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7937C6"/>
    <w:multiLevelType w:val="hybridMultilevel"/>
    <w:tmpl w:val="BED68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F1C22"/>
    <w:multiLevelType w:val="hybridMultilevel"/>
    <w:tmpl w:val="1C2C1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6330F"/>
    <w:multiLevelType w:val="hybridMultilevel"/>
    <w:tmpl w:val="21BA1CF0"/>
    <w:lvl w:ilvl="0" w:tplc="D70688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861A39"/>
    <w:multiLevelType w:val="hybridMultilevel"/>
    <w:tmpl w:val="5CAEFC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D05421C"/>
    <w:multiLevelType w:val="hybridMultilevel"/>
    <w:tmpl w:val="FE04A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B238D"/>
    <w:multiLevelType w:val="hybridMultilevel"/>
    <w:tmpl w:val="377018AE"/>
    <w:lvl w:ilvl="0" w:tplc="D70688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F174B8A"/>
    <w:multiLevelType w:val="hybridMultilevel"/>
    <w:tmpl w:val="6662490E"/>
    <w:lvl w:ilvl="0" w:tplc="D70688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9CC0F49"/>
    <w:multiLevelType w:val="hybridMultilevel"/>
    <w:tmpl w:val="1D92F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2536D"/>
    <w:multiLevelType w:val="hybridMultilevel"/>
    <w:tmpl w:val="8822F3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F8C0F45"/>
    <w:multiLevelType w:val="hybridMultilevel"/>
    <w:tmpl w:val="1BD2BB2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7FE153E"/>
    <w:multiLevelType w:val="hybridMultilevel"/>
    <w:tmpl w:val="C17E6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9CC8DAC">
      <w:start w:val="1"/>
      <w:numFmt w:val="decimal"/>
      <w:lvlText w:val="%2)"/>
      <w:lvlJc w:val="left"/>
      <w:pPr>
        <w:ind w:left="1940" w:hanging="8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16A19"/>
    <w:multiLevelType w:val="hybridMultilevel"/>
    <w:tmpl w:val="332A603C"/>
    <w:lvl w:ilvl="0" w:tplc="701A19B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D7A04"/>
    <w:multiLevelType w:val="hybridMultilevel"/>
    <w:tmpl w:val="40F68488"/>
    <w:lvl w:ilvl="0" w:tplc="B99C4E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35E05"/>
    <w:multiLevelType w:val="hybridMultilevel"/>
    <w:tmpl w:val="40BAA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84F40"/>
    <w:multiLevelType w:val="hybridMultilevel"/>
    <w:tmpl w:val="05B2D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F47AB"/>
    <w:multiLevelType w:val="hybridMultilevel"/>
    <w:tmpl w:val="774C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646FB5"/>
    <w:multiLevelType w:val="hybridMultilevel"/>
    <w:tmpl w:val="5F9EC5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EB9782F"/>
    <w:multiLevelType w:val="hybridMultilevel"/>
    <w:tmpl w:val="E8E05D84"/>
    <w:lvl w:ilvl="0" w:tplc="D70688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8537E"/>
    <w:multiLevelType w:val="hybridMultilevel"/>
    <w:tmpl w:val="BAC8F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D48B2"/>
    <w:multiLevelType w:val="hybridMultilevel"/>
    <w:tmpl w:val="21BEF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76285"/>
    <w:multiLevelType w:val="hybridMultilevel"/>
    <w:tmpl w:val="A2BE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71632"/>
    <w:multiLevelType w:val="hybridMultilevel"/>
    <w:tmpl w:val="48DEFC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8"/>
  </w:num>
  <w:num w:numId="2">
    <w:abstractNumId w:val="17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5"/>
  </w:num>
  <w:num w:numId="6">
    <w:abstractNumId w:val="13"/>
  </w:num>
  <w:num w:numId="7">
    <w:abstractNumId w:val="4"/>
  </w:num>
  <w:num w:numId="8">
    <w:abstractNumId w:val="16"/>
  </w:num>
  <w:num w:numId="9">
    <w:abstractNumId w:val="9"/>
  </w:num>
  <w:num w:numId="10">
    <w:abstractNumId w:val="21"/>
  </w:num>
  <w:num w:numId="11">
    <w:abstractNumId w:val="10"/>
  </w:num>
  <w:num w:numId="12">
    <w:abstractNumId w:val="12"/>
  </w:num>
  <w:num w:numId="13">
    <w:abstractNumId w:val="6"/>
  </w:num>
  <w:num w:numId="14">
    <w:abstractNumId w:val="3"/>
  </w:num>
  <w:num w:numId="15">
    <w:abstractNumId w:val="14"/>
  </w:num>
  <w:num w:numId="16">
    <w:abstractNumId w:val="27"/>
  </w:num>
  <w:num w:numId="17">
    <w:abstractNumId w:val="24"/>
  </w:num>
  <w:num w:numId="18">
    <w:abstractNumId w:val="22"/>
  </w:num>
  <w:num w:numId="19">
    <w:abstractNumId w:val="15"/>
  </w:num>
  <w:num w:numId="20">
    <w:abstractNumId w:val="8"/>
  </w:num>
  <w:num w:numId="21">
    <w:abstractNumId w:val="7"/>
  </w:num>
  <w:num w:numId="22">
    <w:abstractNumId w:val="19"/>
  </w:num>
  <w:num w:numId="23">
    <w:abstractNumId w:val="5"/>
  </w:num>
  <w:num w:numId="24">
    <w:abstractNumId w:val="2"/>
  </w:num>
  <w:num w:numId="25">
    <w:abstractNumId w:val="11"/>
  </w:num>
  <w:num w:numId="26">
    <w:abstractNumId w:val="20"/>
  </w:num>
  <w:num w:numId="27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D1"/>
    <w:rsid w:val="0000015B"/>
    <w:rsid w:val="00004825"/>
    <w:rsid w:val="00006557"/>
    <w:rsid w:val="00010D6A"/>
    <w:rsid w:val="00016142"/>
    <w:rsid w:val="00022F8D"/>
    <w:rsid w:val="000239AA"/>
    <w:rsid w:val="000263B4"/>
    <w:rsid w:val="00030DD7"/>
    <w:rsid w:val="00033321"/>
    <w:rsid w:val="00035A4E"/>
    <w:rsid w:val="00040943"/>
    <w:rsid w:val="00040A7F"/>
    <w:rsid w:val="0004122C"/>
    <w:rsid w:val="00051DC3"/>
    <w:rsid w:val="00053786"/>
    <w:rsid w:val="00053892"/>
    <w:rsid w:val="00054CA1"/>
    <w:rsid w:val="000579B8"/>
    <w:rsid w:val="0006082D"/>
    <w:rsid w:val="00083E66"/>
    <w:rsid w:val="00085F21"/>
    <w:rsid w:val="0008795B"/>
    <w:rsid w:val="0009023D"/>
    <w:rsid w:val="000921A0"/>
    <w:rsid w:val="0009595E"/>
    <w:rsid w:val="000975F0"/>
    <w:rsid w:val="000A1060"/>
    <w:rsid w:val="000A1C26"/>
    <w:rsid w:val="000A5A2B"/>
    <w:rsid w:val="000B2DB8"/>
    <w:rsid w:val="000B6026"/>
    <w:rsid w:val="000C00A6"/>
    <w:rsid w:val="000C75EC"/>
    <w:rsid w:val="000D060B"/>
    <w:rsid w:val="000D3957"/>
    <w:rsid w:val="000E0077"/>
    <w:rsid w:val="000F2280"/>
    <w:rsid w:val="000F3AA3"/>
    <w:rsid w:val="000F4DB4"/>
    <w:rsid w:val="000F58D0"/>
    <w:rsid w:val="00101DF2"/>
    <w:rsid w:val="00103CF8"/>
    <w:rsid w:val="00103F1E"/>
    <w:rsid w:val="00104298"/>
    <w:rsid w:val="00105162"/>
    <w:rsid w:val="00105EF9"/>
    <w:rsid w:val="00106DEE"/>
    <w:rsid w:val="00120B60"/>
    <w:rsid w:val="001210D8"/>
    <w:rsid w:val="001223B0"/>
    <w:rsid w:val="00132A97"/>
    <w:rsid w:val="001348B8"/>
    <w:rsid w:val="00134AFF"/>
    <w:rsid w:val="00134CFB"/>
    <w:rsid w:val="00140030"/>
    <w:rsid w:val="00146E7E"/>
    <w:rsid w:val="00150020"/>
    <w:rsid w:val="001505ED"/>
    <w:rsid w:val="00155970"/>
    <w:rsid w:val="00161E94"/>
    <w:rsid w:val="0016457A"/>
    <w:rsid w:val="001646AD"/>
    <w:rsid w:val="00165F93"/>
    <w:rsid w:val="0016600F"/>
    <w:rsid w:val="00166D59"/>
    <w:rsid w:val="001726F2"/>
    <w:rsid w:val="001729BC"/>
    <w:rsid w:val="0018039A"/>
    <w:rsid w:val="001828B8"/>
    <w:rsid w:val="00183C92"/>
    <w:rsid w:val="00187382"/>
    <w:rsid w:val="00187AAD"/>
    <w:rsid w:val="001979E7"/>
    <w:rsid w:val="001A0917"/>
    <w:rsid w:val="001A0FA6"/>
    <w:rsid w:val="001B1706"/>
    <w:rsid w:val="001B196C"/>
    <w:rsid w:val="001B3A0D"/>
    <w:rsid w:val="001B4962"/>
    <w:rsid w:val="001C7584"/>
    <w:rsid w:val="001D155A"/>
    <w:rsid w:val="001D1BD9"/>
    <w:rsid w:val="001D2454"/>
    <w:rsid w:val="001D3824"/>
    <w:rsid w:val="001E245C"/>
    <w:rsid w:val="001E29DF"/>
    <w:rsid w:val="001E457D"/>
    <w:rsid w:val="001E7779"/>
    <w:rsid w:val="001F14B6"/>
    <w:rsid w:val="001F7669"/>
    <w:rsid w:val="001F7BDD"/>
    <w:rsid w:val="00204544"/>
    <w:rsid w:val="002067F3"/>
    <w:rsid w:val="002107D7"/>
    <w:rsid w:val="00213E1E"/>
    <w:rsid w:val="00214395"/>
    <w:rsid w:val="00214CF2"/>
    <w:rsid w:val="00216100"/>
    <w:rsid w:val="002162CD"/>
    <w:rsid w:val="00222AA0"/>
    <w:rsid w:val="00222FBE"/>
    <w:rsid w:val="002246CC"/>
    <w:rsid w:val="00225914"/>
    <w:rsid w:val="002324EC"/>
    <w:rsid w:val="00235275"/>
    <w:rsid w:val="00240950"/>
    <w:rsid w:val="0024241B"/>
    <w:rsid w:val="0024360D"/>
    <w:rsid w:val="002438E5"/>
    <w:rsid w:val="00244477"/>
    <w:rsid w:val="00246862"/>
    <w:rsid w:val="00246B09"/>
    <w:rsid w:val="00246DFF"/>
    <w:rsid w:val="00247C76"/>
    <w:rsid w:val="00253A95"/>
    <w:rsid w:val="00261B19"/>
    <w:rsid w:val="002622B2"/>
    <w:rsid w:val="002633B5"/>
    <w:rsid w:val="002754D8"/>
    <w:rsid w:val="00277F1C"/>
    <w:rsid w:val="00280401"/>
    <w:rsid w:val="002854BE"/>
    <w:rsid w:val="002913CB"/>
    <w:rsid w:val="002926BF"/>
    <w:rsid w:val="00296C80"/>
    <w:rsid w:val="002972B0"/>
    <w:rsid w:val="002A3131"/>
    <w:rsid w:val="002A31AC"/>
    <w:rsid w:val="002B05AF"/>
    <w:rsid w:val="002B1D5E"/>
    <w:rsid w:val="002B1FCB"/>
    <w:rsid w:val="002B264B"/>
    <w:rsid w:val="002B3ABF"/>
    <w:rsid w:val="002B75F4"/>
    <w:rsid w:val="002C1D7E"/>
    <w:rsid w:val="002C4DB9"/>
    <w:rsid w:val="002C527F"/>
    <w:rsid w:val="002D16A6"/>
    <w:rsid w:val="002D4736"/>
    <w:rsid w:val="002E56FB"/>
    <w:rsid w:val="002F2CC7"/>
    <w:rsid w:val="002F67D9"/>
    <w:rsid w:val="002F6DCC"/>
    <w:rsid w:val="003048B8"/>
    <w:rsid w:val="00304D9C"/>
    <w:rsid w:val="00306BC7"/>
    <w:rsid w:val="003074A4"/>
    <w:rsid w:val="00311AF0"/>
    <w:rsid w:val="003172CA"/>
    <w:rsid w:val="003208F5"/>
    <w:rsid w:val="003220AF"/>
    <w:rsid w:val="003312E3"/>
    <w:rsid w:val="00332257"/>
    <w:rsid w:val="003360CB"/>
    <w:rsid w:val="00340828"/>
    <w:rsid w:val="00342C74"/>
    <w:rsid w:val="00346DB5"/>
    <w:rsid w:val="003475F8"/>
    <w:rsid w:val="0035208D"/>
    <w:rsid w:val="00353226"/>
    <w:rsid w:val="00353A8A"/>
    <w:rsid w:val="00355E1A"/>
    <w:rsid w:val="003569F0"/>
    <w:rsid w:val="00360D1C"/>
    <w:rsid w:val="0036136F"/>
    <w:rsid w:val="00367936"/>
    <w:rsid w:val="0037083B"/>
    <w:rsid w:val="0037166C"/>
    <w:rsid w:val="00375672"/>
    <w:rsid w:val="00375857"/>
    <w:rsid w:val="0038012B"/>
    <w:rsid w:val="00385D91"/>
    <w:rsid w:val="003924B7"/>
    <w:rsid w:val="00393561"/>
    <w:rsid w:val="00395C4C"/>
    <w:rsid w:val="003A4DFA"/>
    <w:rsid w:val="003A6AEF"/>
    <w:rsid w:val="003B08C4"/>
    <w:rsid w:val="003B265D"/>
    <w:rsid w:val="003B5E5B"/>
    <w:rsid w:val="003C3D7D"/>
    <w:rsid w:val="003D75FC"/>
    <w:rsid w:val="003E25DE"/>
    <w:rsid w:val="003E69D1"/>
    <w:rsid w:val="003F2697"/>
    <w:rsid w:val="003F33F2"/>
    <w:rsid w:val="003F3542"/>
    <w:rsid w:val="003F429B"/>
    <w:rsid w:val="003F4B60"/>
    <w:rsid w:val="003F5AA5"/>
    <w:rsid w:val="003F5D23"/>
    <w:rsid w:val="003F7770"/>
    <w:rsid w:val="00401E12"/>
    <w:rsid w:val="0040575D"/>
    <w:rsid w:val="00413094"/>
    <w:rsid w:val="00424993"/>
    <w:rsid w:val="00427508"/>
    <w:rsid w:val="00431D25"/>
    <w:rsid w:val="0043284D"/>
    <w:rsid w:val="00432CFF"/>
    <w:rsid w:val="004378B9"/>
    <w:rsid w:val="00451653"/>
    <w:rsid w:val="00453B45"/>
    <w:rsid w:val="00457C6F"/>
    <w:rsid w:val="00460A10"/>
    <w:rsid w:val="004763AA"/>
    <w:rsid w:val="004772DA"/>
    <w:rsid w:val="00484064"/>
    <w:rsid w:val="00485757"/>
    <w:rsid w:val="00487024"/>
    <w:rsid w:val="00487437"/>
    <w:rsid w:val="00493122"/>
    <w:rsid w:val="004941F6"/>
    <w:rsid w:val="004945E2"/>
    <w:rsid w:val="004947A6"/>
    <w:rsid w:val="00495273"/>
    <w:rsid w:val="00497015"/>
    <w:rsid w:val="004A65F3"/>
    <w:rsid w:val="004B16DE"/>
    <w:rsid w:val="004B3325"/>
    <w:rsid w:val="004B4C55"/>
    <w:rsid w:val="004C020F"/>
    <w:rsid w:val="004C49E9"/>
    <w:rsid w:val="004D1723"/>
    <w:rsid w:val="004D6E65"/>
    <w:rsid w:val="004D7EA3"/>
    <w:rsid w:val="004E1DFF"/>
    <w:rsid w:val="004E5E7E"/>
    <w:rsid w:val="004F247F"/>
    <w:rsid w:val="004F32FC"/>
    <w:rsid w:val="004F5446"/>
    <w:rsid w:val="005004BA"/>
    <w:rsid w:val="00501354"/>
    <w:rsid w:val="005028D3"/>
    <w:rsid w:val="005049B6"/>
    <w:rsid w:val="00505F85"/>
    <w:rsid w:val="005066CA"/>
    <w:rsid w:val="005129DF"/>
    <w:rsid w:val="005146E4"/>
    <w:rsid w:val="0051665A"/>
    <w:rsid w:val="00517F2B"/>
    <w:rsid w:val="00526D68"/>
    <w:rsid w:val="00531771"/>
    <w:rsid w:val="0053196D"/>
    <w:rsid w:val="005347A9"/>
    <w:rsid w:val="00537936"/>
    <w:rsid w:val="00540919"/>
    <w:rsid w:val="0054145F"/>
    <w:rsid w:val="00545DB9"/>
    <w:rsid w:val="00547256"/>
    <w:rsid w:val="005518EB"/>
    <w:rsid w:val="0055212F"/>
    <w:rsid w:val="00553432"/>
    <w:rsid w:val="00562D23"/>
    <w:rsid w:val="00564A28"/>
    <w:rsid w:val="00566775"/>
    <w:rsid w:val="00567699"/>
    <w:rsid w:val="00567F51"/>
    <w:rsid w:val="00574ECB"/>
    <w:rsid w:val="00575E2B"/>
    <w:rsid w:val="0057747B"/>
    <w:rsid w:val="00577DE2"/>
    <w:rsid w:val="00587A6A"/>
    <w:rsid w:val="00593207"/>
    <w:rsid w:val="00595EB4"/>
    <w:rsid w:val="00597461"/>
    <w:rsid w:val="005A144A"/>
    <w:rsid w:val="005A166E"/>
    <w:rsid w:val="005A462F"/>
    <w:rsid w:val="005A6109"/>
    <w:rsid w:val="005B1158"/>
    <w:rsid w:val="005B263C"/>
    <w:rsid w:val="005B7B14"/>
    <w:rsid w:val="005C1624"/>
    <w:rsid w:val="005C4029"/>
    <w:rsid w:val="005D1C9D"/>
    <w:rsid w:val="005D2970"/>
    <w:rsid w:val="005D2CBD"/>
    <w:rsid w:val="005D6289"/>
    <w:rsid w:val="005E260F"/>
    <w:rsid w:val="005F2F34"/>
    <w:rsid w:val="005F52DC"/>
    <w:rsid w:val="005F56B7"/>
    <w:rsid w:val="005F6845"/>
    <w:rsid w:val="006000F9"/>
    <w:rsid w:val="00602A4D"/>
    <w:rsid w:val="00603A76"/>
    <w:rsid w:val="00604731"/>
    <w:rsid w:val="006066B4"/>
    <w:rsid w:val="006103C8"/>
    <w:rsid w:val="00611DD7"/>
    <w:rsid w:val="00613517"/>
    <w:rsid w:val="0061684D"/>
    <w:rsid w:val="00616AE4"/>
    <w:rsid w:val="00624037"/>
    <w:rsid w:val="00624FB0"/>
    <w:rsid w:val="006264EA"/>
    <w:rsid w:val="006265CE"/>
    <w:rsid w:val="00633C09"/>
    <w:rsid w:val="006427A1"/>
    <w:rsid w:val="0064375A"/>
    <w:rsid w:val="006529B4"/>
    <w:rsid w:val="00655025"/>
    <w:rsid w:val="00655060"/>
    <w:rsid w:val="006554CA"/>
    <w:rsid w:val="006578A4"/>
    <w:rsid w:val="00662578"/>
    <w:rsid w:val="00662EBD"/>
    <w:rsid w:val="006651A8"/>
    <w:rsid w:val="00676B06"/>
    <w:rsid w:val="00680094"/>
    <w:rsid w:val="00680648"/>
    <w:rsid w:val="00682C6B"/>
    <w:rsid w:val="006900C2"/>
    <w:rsid w:val="00690647"/>
    <w:rsid w:val="00692AC8"/>
    <w:rsid w:val="006A0669"/>
    <w:rsid w:val="006A0E48"/>
    <w:rsid w:val="006A192C"/>
    <w:rsid w:val="006A1E74"/>
    <w:rsid w:val="006A2221"/>
    <w:rsid w:val="006A2D43"/>
    <w:rsid w:val="006A66C6"/>
    <w:rsid w:val="006A7829"/>
    <w:rsid w:val="006A7FC9"/>
    <w:rsid w:val="006B0EC8"/>
    <w:rsid w:val="006B1227"/>
    <w:rsid w:val="006B2AD6"/>
    <w:rsid w:val="006B4F15"/>
    <w:rsid w:val="006B5479"/>
    <w:rsid w:val="006E36FF"/>
    <w:rsid w:val="006E71CF"/>
    <w:rsid w:val="006F0682"/>
    <w:rsid w:val="0070224A"/>
    <w:rsid w:val="0070351D"/>
    <w:rsid w:val="00707BE0"/>
    <w:rsid w:val="007146DB"/>
    <w:rsid w:val="007257D1"/>
    <w:rsid w:val="00727912"/>
    <w:rsid w:val="0073547C"/>
    <w:rsid w:val="00736E08"/>
    <w:rsid w:val="00742B31"/>
    <w:rsid w:val="00743954"/>
    <w:rsid w:val="0074662A"/>
    <w:rsid w:val="007537CB"/>
    <w:rsid w:val="00756B15"/>
    <w:rsid w:val="00757587"/>
    <w:rsid w:val="00762046"/>
    <w:rsid w:val="00762B67"/>
    <w:rsid w:val="0076388E"/>
    <w:rsid w:val="007639CC"/>
    <w:rsid w:val="007742E8"/>
    <w:rsid w:val="007747B0"/>
    <w:rsid w:val="007748A0"/>
    <w:rsid w:val="007777E1"/>
    <w:rsid w:val="0078091F"/>
    <w:rsid w:val="007810D3"/>
    <w:rsid w:val="007821CF"/>
    <w:rsid w:val="007845CF"/>
    <w:rsid w:val="00792A3F"/>
    <w:rsid w:val="00792B8C"/>
    <w:rsid w:val="007A0602"/>
    <w:rsid w:val="007B449B"/>
    <w:rsid w:val="007B5A77"/>
    <w:rsid w:val="007B6B39"/>
    <w:rsid w:val="007C6804"/>
    <w:rsid w:val="007D01D1"/>
    <w:rsid w:val="007D2A54"/>
    <w:rsid w:val="007D348F"/>
    <w:rsid w:val="007D62A8"/>
    <w:rsid w:val="007E3DC8"/>
    <w:rsid w:val="007E7BFB"/>
    <w:rsid w:val="007F4896"/>
    <w:rsid w:val="00802EE0"/>
    <w:rsid w:val="00807C2C"/>
    <w:rsid w:val="00815F1D"/>
    <w:rsid w:val="00817E64"/>
    <w:rsid w:val="00821949"/>
    <w:rsid w:val="00824CA6"/>
    <w:rsid w:val="008259E1"/>
    <w:rsid w:val="008270F0"/>
    <w:rsid w:val="00837BF3"/>
    <w:rsid w:val="00841FFC"/>
    <w:rsid w:val="00847292"/>
    <w:rsid w:val="008513B0"/>
    <w:rsid w:val="00851DD3"/>
    <w:rsid w:val="00860F57"/>
    <w:rsid w:val="0086295F"/>
    <w:rsid w:val="008640F8"/>
    <w:rsid w:val="008664A9"/>
    <w:rsid w:val="00867C90"/>
    <w:rsid w:val="008704D7"/>
    <w:rsid w:val="00871158"/>
    <w:rsid w:val="00872306"/>
    <w:rsid w:val="0087548C"/>
    <w:rsid w:val="00875AA3"/>
    <w:rsid w:val="008828AA"/>
    <w:rsid w:val="00886FC1"/>
    <w:rsid w:val="0089061C"/>
    <w:rsid w:val="00892C10"/>
    <w:rsid w:val="00896532"/>
    <w:rsid w:val="008A07DB"/>
    <w:rsid w:val="008A380C"/>
    <w:rsid w:val="008A4B6C"/>
    <w:rsid w:val="008B105B"/>
    <w:rsid w:val="008B1B0C"/>
    <w:rsid w:val="008B27B7"/>
    <w:rsid w:val="008B3B15"/>
    <w:rsid w:val="008B4138"/>
    <w:rsid w:val="008B75AB"/>
    <w:rsid w:val="008C32FC"/>
    <w:rsid w:val="008C7768"/>
    <w:rsid w:val="008D3628"/>
    <w:rsid w:val="008E5BD1"/>
    <w:rsid w:val="008F5F74"/>
    <w:rsid w:val="008F605F"/>
    <w:rsid w:val="00900A6A"/>
    <w:rsid w:val="00902A60"/>
    <w:rsid w:val="009048D9"/>
    <w:rsid w:val="0092783A"/>
    <w:rsid w:val="00931AE1"/>
    <w:rsid w:val="009323F6"/>
    <w:rsid w:val="00932D60"/>
    <w:rsid w:val="00935CA9"/>
    <w:rsid w:val="00937BA1"/>
    <w:rsid w:val="00943A3B"/>
    <w:rsid w:val="00943D34"/>
    <w:rsid w:val="009464E2"/>
    <w:rsid w:val="00947E52"/>
    <w:rsid w:val="00950A16"/>
    <w:rsid w:val="00955C44"/>
    <w:rsid w:val="009654DF"/>
    <w:rsid w:val="00965FFF"/>
    <w:rsid w:val="009672E7"/>
    <w:rsid w:val="00974A3F"/>
    <w:rsid w:val="00982BB9"/>
    <w:rsid w:val="0099008A"/>
    <w:rsid w:val="009937CC"/>
    <w:rsid w:val="00996686"/>
    <w:rsid w:val="00997E1F"/>
    <w:rsid w:val="009A5E7A"/>
    <w:rsid w:val="009B13F9"/>
    <w:rsid w:val="009B1CA2"/>
    <w:rsid w:val="009C37EA"/>
    <w:rsid w:val="009C59A9"/>
    <w:rsid w:val="009D12A4"/>
    <w:rsid w:val="009D3352"/>
    <w:rsid w:val="009E38AD"/>
    <w:rsid w:val="009E4920"/>
    <w:rsid w:val="009E658E"/>
    <w:rsid w:val="009F4C82"/>
    <w:rsid w:val="009F6CD7"/>
    <w:rsid w:val="009F7B7B"/>
    <w:rsid w:val="00A0388E"/>
    <w:rsid w:val="00A0560B"/>
    <w:rsid w:val="00A1258A"/>
    <w:rsid w:val="00A13888"/>
    <w:rsid w:val="00A14F86"/>
    <w:rsid w:val="00A1650F"/>
    <w:rsid w:val="00A31CEA"/>
    <w:rsid w:val="00A3239D"/>
    <w:rsid w:val="00A34BE4"/>
    <w:rsid w:val="00A35D22"/>
    <w:rsid w:val="00A42E99"/>
    <w:rsid w:val="00A44D04"/>
    <w:rsid w:val="00A47876"/>
    <w:rsid w:val="00A54A56"/>
    <w:rsid w:val="00A63F48"/>
    <w:rsid w:val="00A66CF4"/>
    <w:rsid w:val="00A67DE4"/>
    <w:rsid w:val="00A70EF9"/>
    <w:rsid w:val="00A70FB0"/>
    <w:rsid w:val="00A75F57"/>
    <w:rsid w:val="00A82DBE"/>
    <w:rsid w:val="00A8344D"/>
    <w:rsid w:val="00A835C5"/>
    <w:rsid w:val="00A84013"/>
    <w:rsid w:val="00A96EB8"/>
    <w:rsid w:val="00A97B04"/>
    <w:rsid w:val="00AA2615"/>
    <w:rsid w:val="00AA35E1"/>
    <w:rsid w:val="00AC10CD"/>
    <w:rsid w:val="00AC3987"/>
    <w:rsid w:val="00AC6A69"/>
    <w:rsid w:val="00AD2375"/>
    <w:rsid w:val="00AD4383"/>
    <w:rsid w:val="00AD4D86"/>
    <w:rsid w:val="00AE004E"/>
    <w:rsid w:val="00AE0725"/>
    <w:rsid w:val="00AE403F"/>
    <w:rsid w:val="00AE5DA5"/>
    <w:rsid w:val="00AE7962"/>
    <w:rsid w:val="00AF57D0"/>
    <w:rsid w:val="00AF6B98"/>
    <w:rsid w:val="00B07331"/>
    <w:rsid w:val="00B10E88"/>
    <w:rsid w:val="00B244B8"/>
    <w:rsid w:val="00B258CC"/>
    <w:rsid w:val="00B2604A"/>
    <w:rsid w:val="00B333C1"/>
    <w:rsid w:val="00B347B2"/>
    <w:rsid w:val="00B35094"/>
    <w:rsid w:val="00B44483"/>
    <w:rsid w:val="00B460C6"/>
    <w:rsid w:val="00B5308A"/>
    <w:rsid w:val="00B55359"/>
    <w:rsid w:val="00B60382"/>
    <w:rsid w:val="00B608CB"/>
    <w:rsid w:val="00B722BD"/>
    <w:rsid w:val="00B72525"/>
    <w:rsid w:val="00B7684B"/>
    <w:rsid w:val="00B83C32"/>
    <w:rsid w:val="00B83F9E"/>
    <w:rsid w:val="00B87E7B"/>
    <w:rsid w:val="00B943DB"/>
    <w:rsid w:val="00B97F06"/>
    <w:rsid w:val="00BA1BD1"/>
    <w:rsid w:val="00BA1F35"/>
    <w:rsid w:val="00BA2C4C"/>
    <w:rsid w:val="00BA5F05"/>
    <w:rsid w:val="00BA62B6"/>
    <w:rsid w:val="00BB0647"/>
    <w:rsid w:val="00BC08D0"/>
    <w:rsid w:val="00BC1863"/>
    <w:rsid w:val="00BC1B59"/>
    <w:rsid w:val="00BC37D7"/>
    <w:rsid w:val="00BC59E8"/>
    <w:rsid w:val="00BC6971"/>
    <w:rsid w:val="00BC723A"/>
    <w:rsid w:val="00BD14B1"/>
    <w:rsid w:val="00BD18EF"/>
    <w:rsid w:val="00BD3886"/>
    <w:rsid w:val="00BE0C7A"/>
    <w:rsid w:val="00BE2AE5"/>
    <w:rsid w:val="00BE64F3"/>
    <w:rsid w:val="00BE6767"/>
    <w:rsid w:val="00BF10F4"/>
    <w:rsid w:val="00BF16C6"/>
    <w:rsid w:val="00BF6164"/>
    <w:rsid w:val="00C00CA8"/>
    <w:rsid w:val="00C027C8"/>
    <w:rsid w:val="00C050B5"/>
    <w:rsid w:val="00C10412"/>
    <w:rsid w:val="00C118B9"/>
    <w:rsid w:val="00C1532D"/>
    <w:rsid w:val="00C16A11"/>
    <w:rsid w:val="00C17640"/>
    <w:rsid w:val="00C32DF1"/>
    <w:rsid w:val="00C330CE"/>
    <w:rsid w:val="00C33BD0"/>
    <w:rsid w:val="00C401CF"/>
    <w:rsid w:val="00C43C61"/>
    <w:rsid w:val="00C44E3D"/>
    <w:rsid w:val="00C4654E"/>
    <w:rsid w:val="00C530B4"/>
    <w:rsid w:val="00C5519A"/>
    <w:rsid w:val="00C55B71"/>
    <w:rsid w:val="00C60224"/>
    <w:rsid w:val="00C668BA"/>
    <w:rsid w:val="00C72964"/>
    <w:rsid w:val="00C7335E"/>
    <w:rsid w:val="00C733FD"/>
    <w:rsid w:val="00C73C6E"/>
    <w:rsid w:val="00C7448C"/>
    <w:rsid w:val="00C74BE0"/>
    <w:rsid w:val="00C7568B"/>
    <w:rsid w:val="00C85ECE"/>
    <w:rsid w:val="00C9041E"/>
    <w:rsid w:val="00C918C7"/>
    <w:rsid w:val="00C950B9"/>
    <w:rsid w:val="00CA5BF8"/>
    <w:rsid w:val="00CA6CAC"/>
    <w:rsid w:val="00CB348F"/>
    <w:rsid w:val="00CC2472"/>
    <w:rsid w:val="00CC5381"/>
    <w:rsid w:val="00CD00E7"/>
    <w:rsid w:val="00CD45B8"/>
    <w:rsid w:val="00CD468A"/>
    <w:rsid w:val="00CD571F"/>
    <w:rsid w:val="00CD6407"/>
    <w:rsid w:val="00CD6682"/>
    <w:rsid w:val="00CD6D65"/>
    <w:rsid w:val="00CE141F"/>
    <w:rsid w:val="00CF4E57"/>
    <w:rsid w:val="00CF4EC9"/>
    <w:rsid w:val="00CF75F8"/>
    <w:rsid w:val="00CF7D75"/>
    <w:rsid w:val="00D01597"/>
    <w:rsid w:val="00D04342"/>
    <w:rsid w:val="00D050CA"/>
    <w:rsid w:val="00D06C96"/>
    <w:rsid w:val="00D113F5"/>
    <w:rsid w:val="00D17E53"/>
    <w:rsid w:val="00D2184E"/>
    <w:rsid w:val="00D312EF"/>
    <w:rsid w:val="00D31C3F"/>
    <w:rsid w:val="00D332E5"/>
    <w:rsid w:val="00D33E80"/>
    <w:rsid w:val="00D34F9A"/>
    <w:rsid w:val="00D352C9"/>
    <w:rsid w:val="00D4263D"/>
    <w:rsid w:val="00D505A5"/>
    <w:rsid w:val="00D52835"/>
    <w:rsid w:val="00D535A7"/>
    <w:rsid w:val="00D573E7"/>
    <w:rsid w:val="00D62645"/>
    <w:rsid w:val="00D6639D"/>
    <w:rsid w:val="00D67351"/>
    <w:rsid w:val="00D70152"/>
    <w:rsid w:val="00D70B58"/>
    <w:rsid w:val="00D71684"/>
    <w:rsid w:val="00D75049"/>
    <w:rsid w:val="00D754A1"/>
    <w:rsid w:val="00D83597"/>
    <w:rsid w:val="00D85188"/>
    <w:rsid w:val="00D86190"/>
    <w:rsid w:val="00D87D0F"/>
    <w:rsid w:val="00D90334"/>
    <w:rsid w:val="00D909F3"/>
    <w:rsid w:val="00D92D9B"/>
    <w:rsid w:val="00D92F9B"/>
    <w:rsid w:val="00D97B4D"/>
    <w:rsid w:val="00DA3FA9"/>
    <w:rsid w:val="00DA4386"/>
    <w:rsid w:val="00DB2EDE"/>
    <w:rsid w:val="00DB333A"/>
    <w:rsid w:val="00DB42BD"/>
    <w:rsid w:val="00DB6A3A"/>
    <w:rsid w:val="00DB7A85"/>
    <w:rsid w:val="00DC163F"/>
    <w:rsid w:val="00DC460F"/>
    <w:rsid w:val="00DD3569"/>
    <w:rsid w:val="00DD5158"/>
    <w:rsid w:val="00DE0CCC"/>
    <w:rsid w:val="00DE4BBE"/>
    <w:rsid w:val="00DE51C6"/>
    <w:rsid w:val="00DF05C9"/>
    <w:rsid w:val="00DF3299"/>
    <w:rsid w:val="00DF52B7"/>
    <w:rsid w:val="00DF7ABC"/>
    <w:rsid w:val="00E0008A"/>
    <w:rsid w:val="00E013F1"/>
    <w:rsid w:val="00E0668A"/>
    <w:rsid w:val="00E077CC"/>
    <w:rsid w:val="00E14EB5"/>
    <w:rsid w:val="00E171B5"/>
    <w:rsid w:val="00E248C2"/>
    <w:rsid w:val="00E26195"/>
    <w:rsid w:val="00E400BF"/>
    <w:rsid w:val="00E413F6"/>
    <w:rsid w:val="00E4340B"/>
    <w:rsid w:val="00E435E0"/>
    <w:rsid w:val="00E43681"/>
    <w:rsid w:val="00E45C05"/>
    <w:rsid w:val="00E50443"/>
    <w:rsid w:val="00E575EE"/>
    <w:rsid w:val="00E67DE0"/>
    <w:rsid w:val="00E729FE"/>
    <w:rsid w:val="00E730D9"/>
    <w:rsid w:val="00E745BB"/>
    <w:rsid w:val="00E75AAD"/>
    <w:rsid w:val="00E80CC6"/>
    <w:rsid w:val="00E812D0"/>
    <w:rsid w:val="00E816AA"/>
    <w:rsid w:val="00E87367"/>
    <w:rsid w:val="00E8781E"/>
    <w:rsid w:val="00E95229"/>
    <w:rsid w:val="00EA027B"/>
    <w:rsid w:val="00EA4A98"/>
    <w:rsid w:val="00EB3E3A"/>
    <w:rsid w:val="00EC26DB"/>
    <w:rsid w:val="00EC4612"/>
    <w:rsid w:val="00EC49EA"/>
    <w:rsid w:val="00EC4A7F"/>
    <w:rsid w:val="00EC543B"/>
    <w:rsid w:val="00EC6F2C"/>
    <w:rsid w:val="00ED3EE4"/>
    <w:rsid w:val="00ED6DCA"/>
    <w:rsid w:val="00EE21A5"/>
    <w:rsid w:val="00EE3AFE"/>
    <w:rsid w:val="00EE66D1"/>
    <w:rsid w:val="00EE6D1C"/>
    <w:rsid w:val="00EE7117"/>
    <w:rsid w:val="00EE71D1"/>
    <w:rsid w:val="00EE7354"/>
    <w:rsid w:val="00F053B3"/>
    <w:rsid w:val="00F05F5B"/>
    <w:rsid w:val="00F07953"/>
    <w:rsid w:val="00F07B6A"/>
    <w:rsid w:val="00F07C19"/>
    <w:rsid w:val="00F07E1E"/>
    <w:rsid w:val="00F07FAA"/>
    <w:rsid w:val="00F10790"/>
    <w:rsid w:val="00F109B5"/>
    <w:rsid w:val="00F113A4"/>
    <w:rsid w:val="00F132C3"/>
    <w:rsid w:val="00F17A0F"/>
    <w:rsid w:val="00F3486E"/>
    <w:rsid w:val="00F356CC"/>
    <w:rsid w:val="00F430C0"/>
    <w:rsid w:val="00F44E65"/>
    <w:rsid w:val="00F47E50"/>
    <w:rsid w:val="00F50E59"/>
    <w:rsid w:val="00F52522"/>
    <w:rsid w:val="00F5579E"/>
    <w:rsid w:val="00F65F13"/>
    <w:rsid w:val="00F65FAC"/>
    <w:rsid w:val="00F6702B"/>
    <w:rsid w:val="00F67C69"/>
    <w:rsid w:val="00F70A0B"/>
    <w:rsid w:val="00F735A0"/>
    <w:rsid w:val="00F73AC7"/>
    <w:rsid w:val="00F765B3"/>
    <w:rsid w:val="00F81190"/>
    <w:rsid w:val="00F85AC2"/>
    <w:rsid w:val="00F87EB1"/>
    <w:rsid w:val="00FA2DBF"/>
    <w:rsid w:val="00FA5118"/>
    <w:rsid w:val="00FA6C0A"/>
    <w:rsid w:val="00FA7606"/>
    <w:rsid w:val="00FB009E"/>
    <w:rsid w:val="00FB083A"/>
    <w:rsid w:val="00FB3DC0"/>
    <w:rsid w:val="00FB6E5D"/>
    <w:rsid w:val="00FC109C"/>
    <w:rsid w:val="00FC344D"/>
    <w:rsid w:val="00FC36E5"/>
    <w:rsid w:val="00FC510C"/>
    <w:rsid w:val="00FC769B"/>
    <w:rsid w:val="00FD0DF3"/>
    <w:rsid w:val="00FD57B1"/>
    <w:rsid w:val="00FD796C"/>
    <w:rsid w:val="00FD79DC"/>
    <w:rsid w:val="00FF393F"/>
    <w:rsid w:val="00FF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E0E8F1"/>
  <w15:docId w15:val="{E6125974-A33A-4963-8007-91179B4FC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rsid w:val="00B7684B"/>
    <w:pPr>
      <w:widowControl w:val="0"/>
      <w:suppressAutoHyphens/>
    </w:pPr>
    <w:rPr>
      <w:rFonts w:eastAsia="Lato" w:cs="Lato"/>
      <w:sz w:val="22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053892"/>
    <w:pPr>
      <w:spacing w:before="240"/>
      <w:outlineLvl w:val="0"/>
    </w:pPr>
    <w:rPr>
      <w:rFonts w:eastAsia="Lato-Black" w:cs="Lato-Black"/>
      <w:b/>
      <w:bCs/>
      <w:sz w:val="32"/>
      <w:szCs w:val="26"/>
    </w:rPr>
  </w:style>
  <w:style w:type="paragraph" w:styleId="Nagwek2">
    <w:name w:val="heading 2"/>
    <w:basedOn w:val="Normalny"/>
    <w:link w:val="Nagwek2Znak"/>
    <w:uiPriority w:val="99"/>
    <w:semiHidden/>
    <w:rsid w:val="00C43C61"/>
    <w:pPr>
      <w:ind w:left="100"/>
      <w:outlineLvl w:val="1"/>
    </w:pPr>
    <w:rPr>
      <w:rFonts w:ascii="Lato-Black" w:eastAsia="Lato-Black" w:hAnsi="Lato-Black" w:cs="Lato-Black"/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9"/>
    <w:semiHidden/>
    <w:rsid w:val="00C43C61"/>
    <w:pPr>
      <w:spacing w:before="100"/>
      <w:ind w:left="100"/>
      <w:outlineLvl w:val="2"/>
    </w:pPr>
    <w:rPr>
      <w:sz w:val="24"/>
      <w:szCs w:val="24"/>
    </w:rPr>
  </w:style>
  <w:style w:type="paragraph" w:styleId="Nagwek4">
    <w:name w:val="heading 4"/>
    <w:basedOn w:val="Normalny"/>
    <w:link w:val="Nagwek4Znak"/>
    <w:uiPriority w:val="99"/>
    <w:semiHidden/>
    <w:rsid w:val="00C43C61"/>
    <w:pPr>
      <w:ind w:left="100"/>
      <w:outlineLvl w:val="3"/>
    </w:pPr>
    <w:rPr>
      <w:rFonts w:ascii="Lato-Black" w:eastAsia="Lato-Black" w:hAnsi="Lato-Black" w:cs="Lato-Black"/>
      <w:b/>
      <w:bCs/>
    </w:rPr>
  </w:style>
  <w:style w:type="paragraph" w:styleId="Nagwek5">
    <w:name w:val="heading 5"/>
    <w:basedOn w:val="Normalny"/>
    <w:next w:val="Normalny"/>
    <w:link w:val="Nagwek5Znak"/>
    <w:uiPriority w:val="99"/>
    <w:semiHidden/>
    <w:rsid w:val="00A63F48"/>
    <w:pPr>
      <w:keepNext/>
      <w:keepLines/>
      <w:spacing w:before="40"/>
      <w:outlineLvl w:val="4"/>
    </w:pPr>
    <w:rPr>
      <w:rFonts w:ascii="Calibri Light" w:eastAsia="Times New Roman" w:hAnsi="Calibri Light" w:cs="Times New Roman"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CF7D75"/>
    <w:rPr>
      <w:rFonts w:eastAsia="Lato-Black" w:cs="Lato-Black"/>
      <w:b/>
      <w:bCs/>
      <w:sz w:val="32"/>
      <w:szCs w:val="26"/>
      <w:lang w:eastAsia="en-US"/>
    </w:rPr>
  </w:style>
  <w:style w:type="character" w:customStyle="1" w:styleId="Nagwek2Znak">
    <w:name w:val="Nagłówek 2 Znak"/>
    <w:link w:val="Nagwek2"/>
    <w:uiPriority w:val="99"/>
    <w:semiHidden/>
    <w:rsid w:val="00CF7D75"/>
    <w:rPr>
      <w:rFonts w:ascii="Lato-Black" w:eastAsia="Lato-Black" w:hAnsi="Lato-Black" w:cs="Lato-Black"/>
      <w:b/>
      <w:bCs/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9"/>
    <w:semiHidden/>
    <w:rsid w:val="00CF7D75"/>
    <w:rPr>
      <w:rFonts w:eastAsia="Lato" w:cs="Lato"/>
      <w:sz w:val="24"/>
      <w:szCs w:val="24"/>
      <w:lang w:eastAsia="en-US"/>
    </w:rPr>
  </w:style>
  <w:style w:type="character" w:customStyle="1" w:styleId="Nagwek4Znak">
    <w:name w:val="Nagłówek 4 Znak"/>
    <w:link w:val="Nagwek4"/>
    <w:uiPriority w:val="99"/>
    <w:semiHidden/>
    <w:rsid w:val="00CF7D75"/>
    <w:rPr>
      <w:rFonts w:ascii="Lato-Black" w:eastAsia="Lato-Black" w:hAnsi="Lato-Black" w:cs="Lato-Black"/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9"/>
    <w:semiHidden/>
    <w:rsid w:val="00CF7D75"/>
    <w:rPr>
      <w:rFonts w:ascii="Calibri Light" w:eastAsia="Times New Roman" w:hAnsi="Calibri Light" w:cs="Times New Roman"/>
      <w:color w:val="2E74B5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CF7D75"/>
    <w:rPr>
      <w:rFonts w:eastAsia="Lato" w:cs="Lato"/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rsid w:val="00C43C6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6900C2"/>
    <w:pPr>
      <w:spacing w:before="120" w:line="276" w:lineRule="auto"/>
    </w:pPr>
    <w:rPr>
      <w:sz w:val="24"/>
    </w:rPr>
  </w:style>
  <w:style w:type="character" w:customStyle="1" w:styleId="TekstpodstawowyZnak">
    <w:name w:val="Tekst podstawowy Znak"/>
    <w:link w:val="Tekstpodstawowy"/>
    <w:uiPriority w:val="1"/>
    <w:qFormat/>
    <w:rsid w:val="00CF7D75"/>
    <w:rPr>
      <w:rFonts w:eastAsia="Lato" w:cs="Lato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CF7D75"/>
    <w:rPr>
      <w:rFonts w:eastAsia="Lato" w:cs="Lato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43C6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uiPriority w:val="99"/>
    <w:semiHidden/>
    <w:rsid w:val="00C43C61"/>
    <w:rPr>
      <w:rFonts w:ascii="Lato" w:eastAsia="Lato" w:hAnsi="Lato" w:cs="Lato"/>
    </w:rPr>
  </w:style>
  <w:style w:type="character" w:customStyle="1" w:styleId="TekstpodstawowyZnak1">
    <w:name w:val="Tekst podstawowy Znak1"/>
    <w:uiPriority w:val="99"/>
    <w:semiHidden/>
    <w:rsid w:val="00C43C61"/>
    <w:rPr>
      <w:rFonts w:ascii="Lato" w:eastAsia="Lato" w:hAnsi="Lato" w:cs="Lato"/>
    </w:rPr>
  </w:style>
  <w:style w:type="paragraph" w:styleId="Akapitzlist">
    <w:name w:val="List Paragraph"/>
    <w:aliases w:val="L1,Numerowanie,sw tekst,lp1,List Paragraph2,Akapit z listą BS,Kolorowa lista — akcent 11,Preambuła,Odstavec,Obiekt,Akapit z listą 1,BulletC,normalny tekst,Akapit z listą31,Podsis rysunku,maz_wyliczenie,opis dzialania,x.,List Paragraph,nr3"/>
    <w:basedOn w:val="Normalny"/>
    <w:link w:val="AkapitzlistZnak"/>
    <w:uiPriority w:val="34"/>
    <w:qFormat/>
    <w:rsid w:val="00C43C61"/>
    <w:pPr>
      <w:spacing w:before="60"/>
      <w:ind w:left="384" w:hanging="285"/>
    </w:pPr>
  </w:style>
  <w:style w:type="character" w:customStyle="1" w:styleId="AkapitzlistZnak">
    <w:name w:val="Akapit z listą Znak"/>
    <w:aliases w:val="L1 Znak,Numerowanie Znak,sw tekst Znak,lp1 Znak,List Paragraph2 Znak,Akapit z listą BS Znak,Kolorowa lista — akcent 11 Znak,Preambuła Znak,Odstavec Znak,Obiekt Znak,Akapit z listą 1 Znak,BulletC Znak,normalny tekst Znak,x. Znak"/>
    <w:link w:val="Akapitzlist"/>
    <w:uiPriority w:val="34"/>
    <w:qFormat/>
    <w:rsid w:val="0099008A"/>
    <w:rPr>
      <w:rFonts w:eastAsia="Lato" w:cs="Lato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99"/>
    <w:semiHidden/>
    <w:rsid w:val="00C43C61"/>
    <w:pPr>
      <w:spacing w:before="40"/>
      <w:ind w:left="56"/>
    </w:pPr>
  </w:style>
  <w:style w:type="character" w:customStyle="1" w:styleId="StopkaZnak1">
    <w:name w:val="Stopka Znak1"/>
    <w:uiPriority w:val="99"/>
    <w:semiHidden/>
    <w:rsid w:val="00C43C61"/>
    <w:rPr>
      <w:rFonts w:ascii="Lato" w:eastAsia="Lato" w:hAnsi="Lato" w:cs="Lato"/>
    </w:rPr>
  </w:style>
  <w:style w:type="paragraph" w:customStyle="1" w:styleId="Zawartoramki">
    <w:name w:val="Zawartość ramki"/>
    <w:basedOn w:val="Normalny"/>
    <w:link w:val="ZawartoramkiZnak"/>
    <w:uiPriority w:val="99"/>
    <w:semiHidden/>
    <w:qFormat/>
    <w:rsid w:val="00C43C61"/>
  </w:style>
  <w:style w:type="character" w:customStyle="1" w:styleId="ZawartoramkiZnak">
    <w:name w:val="Zawartość ramki Znak"/>
    <w:link w:val="Zawartoramki"/>
    <w:uiPriority w:val="99"/>
    <w:semiHidden/>
    <w:rsid w:val="00CF7D75"/>
    <w:rPr>
      <w:rFonts w:eastAsia="Lato" w:cs="Lato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43C61"/>
    <w:pPr>
      <w:suppressAutoHyphens/>
    </w:pPr>
    <w:rPr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uiPriority w:val="99"/>
    <w:semiHidden/>
    <w:rsid w:val="00C43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43C6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F7D75"/>
    <w:rPr>
      <w:rFonts w:eastAsia="Lato" w:cs="Lato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C43C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F7D75"/>
    <w:rPr>
      <w:rFonts w:ascii="Segoe UI" w:eastAsia="Lato" w:hAnsi="Segoe UI" w:cs="Segoe UI"/>
      <w:sz w:val="18"/>
      <w:szCs w:val="18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3C6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F7D75"/>
    <w:rPr>
      <w:rFonts w:eastAsia="Lato" w:cs="Lato"/>
      <w:b/>
      <w:bCs/>
      <w:lang w:eastAsia="en-US"/>
    </w:rPr>
  </w:style>
  <w:style w:type="character" w:styleId="Hipercze">
    <w:name w:val="Hyperlink"/>
    <w:uiPriority w:val="99"/>
    <w:rsid w:val="00E9522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E9522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D6735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unhideWhenUsed/>
    <w:rsid w:val="00FA7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AD2375"/>
    <w:rPr>
      <w:color w:val="808080"/>
    </w:rPr>
  </w:style>
  <w:style w:type="character" w:customStyle="1" w:styleId="Domylnaczcionkaakapitu7">
    <w:name w:val="Domyślna czcionka akapitu7"/>
    <w:uiPriority w:val="99"/>
    <w:semiHidden/>
    <w:rsid w:val="00413094"/>
  </w:style>
  <w:style w:type="character" w:customStyle="1" w:styleId="Domylnaczcionkaakapitu4">
    <w:name w:val="Domyślna czcionka akapitu4"/>
    <w:uiPriority w:val="99"/>
    <w:semiHidden/>
    <w:rsid w:val="00413094"/>
  </w:style>
  <w:style w:type="paragraph" w:styleId="Bezodstpw">
    <w:name w:val="No Spacing"/>
    <w:uiPriority w:val="99"/>
    <w:semiHidden/>
    <w:rsid w:val="00A63F48"/>
    <w:pPr>
      <w:widowControl w:val="0"/>
      <w:suppressAutoHyphens/>
    </w:pPr>
    <w:rPr>
      <w:rFonts w:ascii="Lato" w:eastAsia="Lato" w:hAnsi="Lato" w:cs="Lato"/>
      <w:sz w:val="22"/>
      <w:szCs w:val="22"/>
      <w:lang w:eastAsia="en-US"/>
    </w:rPr>
  </w:style>
  <w:style w:type="character" w:styleId="Wyrnieniedelikatne">
    <w:name w:val="Subtle Emphasis"/>
    <w:uiPriority w:val="99"/>
    <w:semiHidden/>
    <w:rsid w:val="00A63F48"/>
    <w:rPr>
      <w:i/>
      <w:iCs/>
      <w:color w:val="404040"/>
    </w:rPr>
  </w:style>
  <w:style w:type="paragraph" w:styleId="Podtytu">
    <w:name w:val="Subtitle"/>
    <w:basedOn w:val="Normalny"/>
    <w:next w:val="Normalny"/>
    <w:link w:val="PodtytuZnak"/>
    <w:uiPriority w:val="99"/>
    <w:semiHidden/>
    <w:rsid w:val="00A63F48"/>
    <w:pPr>
      <w:numPr>
        <w:ilvl w:val="1"/>
      </w:numPr>
      <w:spacing w:after="160"/>
    </w:pPr>
    <w:rPr>
      <w:rFonts w:eastAsia="Times New Roman" w:cs="Arial"/>
      <w:color w:val="5A5A5A"/>
      <w:spacing w:val="15"/>
    </w:rPr>
  </w:style>
  <w:style w:type="character" w:customStyle="1" w:styleId="PodtytuZnak">
    <w:name w:val="Podtytuł Znak"/>
    <w:link w:val="Podtytu"/>
    <w:uiPriority w:val="99"/>
    <w:semiHidden/>
    <w:rsid w:val="00CF7D75"/>
    <w:rPr>
      <w:rFonts w:eastAsia="Times New Roman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99"/>
    <w:semiHidden/>
    <w:rsid w:val="00A63F48"/>
    <w:pPr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semiHidden/>
    <w:rsid w:val="00CF7D7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alb">
    <w:name w:val="a_lb"/>
    <w:basedOn w:val="Domylnaczcionkaakapitu"/>
    <w:uiPriority w:val="99"/>
    <w:semiHidden/>
    <w:rsid w:val="00CA5BF8"/>
  </w:style>
  <w:style w:type="character" w:customStyle="1" w:styleId="Wyrnienie">
    <w:name w:val="Wyróżnienie"/>
    <w:uiPriority w:val="99"/>
    <w:semiHidden/>
    <w:rsid w:val="00C33BD0"/>
    <w:rPr>
      <w:i/>
      <w:iCs/>
    </w:rPr>
  </w:style>
  <w:style w:type="character" w:customStyle="1" w:styleId="normaltextrun">
    <w:name w:val="normaltextrun"/>
    <w:basedOn w:val="Domylnaczcionkaakapitu"/>
    <w:uiPriority w:val="99"/>
    <w:semiHidden/>
    <w:rsid w:val="00575E2B"/>
  </w:style>
  <w:style w:type="paragraph" w:customStyle="1" w:styleId="Organ">
    <w:name w:val="Organ"/>
    <w:link w:val="OrganZnak"/>
    <w:uiPriority w:val="99"/>
    <w:semiHidden/>
    <w:rsid w:val="00150020"/>
    <w:pPr>
      <w:spacing w:after="360" w:line="259" w:lineRule="auto"/>
      <w:ind w:right="-527"/>
    </w:pPr>
    <w:rPr>
      <w:rFonts w:eastAsia="Lato" w:cs="Lato"/>
      <w:b/>
      <w:sz w:val="28"/>
      <w:szCs w:val="22"/>
      <w:lang w:eastAsia="en-US"/>
    </w:rPr>
  </w:style>
  <w:style w:type="character" w:customStyle="1" w:styleId="OrganZnak">
    <w:name w:val="Organ Znak"/>
    <w:link w:val="Organ"/>
    <w:uiPriority w:val="99"/>
    <w:semiHidden/>
    <w:rsid w:val="00CF7D75"/>
    <w:rPr>
      <w:rFonts w:eastAsia="Lato" w:cs="Lato"/>
      <w:b/>
      <w:sz w:val="28"/>
      <w:szCs w:val="22"/>
      <w:lang w:eastAsia="en-US"/>
    </w:rPr>
  </w:style>
  <w:style w:type="paragraph" w:customStyle="1" w:styleId="Nadawca">
    <w:name w:val="Nadawca"/>
    <w:link w:val="NadawcaZnak"/>
    <w:qFormat/>
    <w:rsid w:val="0086295F"/>
    <w:pPr>
      <w:spacing w:after="360"/>
      <w:contextualSpacing/>
    </w:pPr>
    <w:rPr>
      <w:rFonts w:eastAsia="Lato-Black" w:cs="Calibri"/>
      <w:b/>
      <w:bCs/>
      <w:sz w:val="28"/>
      <w:szCs w:val="22"/>
      <w:lang w:eastAsia="en-US"/>
    </w:rPr>
  </w:style>
  <w:style w:type="character" w:customStyle="1" w:styleId="NadawcaZnak">
    <w:name w:val="Nadawca Znak"/>
    <w:link w:val="Nadawca"/>
    <w:rsid w:val="0086295F"/>
    <w:rPr>
      <w:rFonts w:eastAsia="Lato-Black" w:cs="Calibri"/>
      <w:b/>
      <w:bCs/>
      <w:sz w:val="28"/>
      <w:szCs w:val="22"/>
      <w:lang w:eastAsia="en-US"/>
    </w:rPr>
  </w:style>
  <w:style w:type="paragraph" w:customStyle="1" w:styleId="Metryka">
    <w:name w:val="Metryka"/>
    <w:link w:val="MetrykaZnak"/>
    <w:uiPriority w:val="1"/>
    <w:qFormat/>
    <w:rsid w:val="0086295F"/>
    <w:rPr>
      <w:rFonts w:eastAsia="Lato-Black" w:cs="Lato-Black"/>
      <w:bCs/>
      <w:color w:val="000000"/>
      <w:sz w:val="22"/>
      <w:szCs w:val="22"/>
      <w:lang w:eastAsia="en-US"/>
    </w:rPr>
  </w:style>
  <w:style w:type="character" w:customStyle="1" w:styleId="MetrykaZnak">
    <w:name w:val="Metryka Znak"/>
    <w:link w:val="Metryka"/>
    <w:uiPriority w:val="1"/>
    <w:rsid w:val="00CF7D75"/>
    <w:rPr>
      <w:rFonts w:eastAsia="Lato-Black" w:cs="Lato-Black"/>
      <w:bCs/>
      <w:color w:val="000000"/>
      <w:sz w:val="22"/>
      <w:szCs w:val="22"/>
      <w:lang w:eastAsia="en-US"/>
    </w:rPr>
  </w:style>
  <w:style w:type="paragraph" w:customStyle="1" w:styleId="Adresat">
    <w:name w:val="Adresat"/>
    <w:basedOn w:val="Zawartoramki"/>
    <w:next w:val="Tytupisma"/>
    <w:link w:val="AdresatZnak"/>
    <w:uiPriority w:val="2"/>
    <w:qFormat/>
    <w:rsid w:val="0086295F"/>
    <w:pPr>
      <w:spacing w:before="480" w:line="276" w:lineRule="auto"/>
      <w:ind w:left="5387"/>
      <w:contextualSpacing/>
    </w:pPr>
    <w:rPr>
      <w:color w:val="000000"/>
      <w:sz w:val="24"/>
    </w:rPr>
  </w:style>
  <w:style w:type="paragraph" w:customStyle="1" w:styleId="Tytupisma">
    <w:name w:val="Tytuł pisma"/>
    <w:next w:val="Tekstpisma"/>
    <w:link w:val="TytupismaZnak"/>
    <w:uiPriority w:val="3"/>
    <w:qFormat/>
    <w:rsid w:val="004D6E65"/>
    <w:pPr>
      <w:keepLines/>
      <w:spacing w:before="240"/>
      <w:contextualSpacing/>
      <w:outlineLvl w:val="0"/>
    </w:pPr>
    <w:rPr>
      <w:rFonts w:eastAsia="Lato" w:cs="Lato"/>
      <w:b/>
      <w:color w:val="000000"/>
      <w:sz w:val="32"/>
      <w:szCs w:val="22"/>
      <w:lang w:eastAsia="en-US"/>
    </w:rPr>
  </w:style>
  <w:style w:type="paragraph" w:customStyle="1" w:styleId="Tekstpisma">
    <w:name w:val="Tekst pisma"/>
    <w:link w:val="TekstpismaZnak"/>
    <w:uiPriority w:val="4"/>
    <w:qFormat/>
    <w:rsid w:val="0086295F"/>
    <w:pPr>
      <w:spacing w:before="120" w:line="276" w:lineRule="auto"/>
    </w:pPr>
    <w:rPr>
      <w:rFonts w:eastAsia="Lato" w:cs="Lato"/>
      <w:color w:val="000000"/>
      <w:sz w:val="24"/>
      <w:szCs w:val="22"/>
      <w:lang w:eastAsia="en-US"/>
    </w:rPr>
  </w:style>
  <w:style w:type="character" w:customStyle="1" w:styleId="TekstpismaZnak">
    <w:name w:val="Tekst pisma Znak"/>
    <w:link w:val="Tekstpisma"/>
    <w:uiPriority w:val="4"/>
    <w:rsid w:val="00CF7D75"/>
    <w:rPr>
      <w:rFonts w:eastAsia="Lato" w:cs="Lato"/>
      <w:color w:val="000000"/>
      <w:sz w:val="24"/>
      <w:szCs w:val="22"/>
      <w:lang w:eastAsia="en-US"/>
    </w:rPr>
  </w:style>
  <w:style w:type="character" w:customStyle="1" w:styleId="TytupismaZnak">
    <w:name w:val="Tytuł pisma Znak"/>
    <w:link w:val="Tytupisma"/>
    <w:uiPriority w:val="3"/>
    <w:rsid w:val="004D6E65"/>
    <w:rPr>
      <w:rFonts w:eastAsia="Lato" w:cs="Lato"/>
      <w:b/>
      <w:color w:val="000000"/>
      <w:sz w:val="32"/>
      <w:szCs w:val="22"/>
      <w:lang w:eastAsia="en-US"/>
    </w:rPr>
  </w:style>
  <w:style w:type="character" w:customStyle="1" w:styleId="AdresatZnak">
    <w:name w:val="Adresat Znak"/>
    <w:link w:val="Adresat"/>
    <w:uiPriority w:val="2"/>
    <w:rsid w:val="00CF7D75"/>
    <w:rPr>
      <w:rFonts w:eastAsia="Lato" w:cs="Lato"/>
      <w:color w:val="000000"/>
      <w:sz w:val="24"/>
      <w:szCs w:val="22"/>
      <w:lang w:eastAsia="en-US"/>
    </w:rPr>
  </w:style>
  <w:style w:type="paragraph" w:customStyle="1" w:styleId="rdtytuy">
    <w:name w:val="Śródtytuły"/>
    <w:basedOn w:val="Tekstpisma"/>
    <w:next w:val="Tekstpisma"/>
    <w:link w:val="rdtytuyZnak"/>
    <w:uiPriority w:val="5"/>
    <w:qFormat/>
    <w:rsid w:val="004D6E65"/>
    <w:pPr>
      <w:keepLines/>
      <w:spacing w:before="240" w:line="240" w:lineRule="auto"/>
      <w:contextualSpacing/>
      <w:outlineLvl w:val="1"/>
    </w:pPr>
    <w:rPr>
      <w:b/>
      <w:sz w:val="28"/>
    </w:rPr>
  </w:style>
  <w:style w:type="character" w:customStyle="1" w:styleId="rdtytuyZnak">
    <w:name w:val="Śródtytuły Znak"/>
    <w:link w:val="rdtytuy"/>
    <w:uiPriority w:val="5"/>
    <w:rsid w:val="004D6E65"/>
    <w:rPr>
      <w:rFonts w:eastAsia="Lato" w:cs="Lato"/>
      <w:b/>
      <w:color w:val="000000"/>
      <w:sz w:val="28"/>
      <w:szCs w:val="22"/>
      <w:lang w:eastAsia="en-US"/>
    </w:rPr>
  </w:style>
  <w:style w:type="paragraph" w:customStyle="1" w:styleId="Prawocytaty">
    <w:name w:val="Prawo (cytaty)"/>
    <w:basedOn w:val="Tekstpisma"/>
    <w:next w:val="Adresnakopercie"/>
    <w:link w:val="PrawocytatyZnak"/>
    <w:uiPriority w:val="6"/>
    <w:qFormat/>
    <w:rsid w:val="0086295F"/>
    <w:pPr>
      <w:pBdr>
        <w:left w:val="single" w:sz="4" w:space="4" w:color="auto"/>
      </w:pBdr>
      <w:ind w:left="454"/>
    </w:pPr>
    <w:rPr>
      <w:sz w:val="22"/>
    </w:rPr>
  </w:style>
  <w:style w:type="paragraph" w:styleId="Adresnakopercie">
    <w:name w:val="envelope address"/>
    <w:basedOn w:val="Normalny"/>
    <w:uiPriority w:val="99"/>
    <w:semiHidden/>
    <w:rsid w:val="004D6E65"/>
    <w:pPr>
      <w:framePr w:w="7920" w:h="1980" w:hRule="exact" w:hSpace="141" w:wrap="auto" w:hAnchor="page" w:xAlign="center" w:yAlign="bottom"/>
      <w:ind w:left="2880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PrawocytatyZnak">
    <w:name w:val="Prawo (cytaty) Znak"/>
    <w:link w:val="Prawocytaty"/>
    <w:uiPriority w:val="6"/>
    <w:rsid w:val="00CF7D75"/>
    <w:rPr>
      <w:rFonts w:eastAsia="Lato" w:cs="Lato"/>
      <w:color w:val="000000"/>
      <w:sz w:val="22"/>
      <w:szCs w:val="22"/>
      <w:lang w:eastAsia="en-US"/>
    </w:rPr>
  </w:style>
  <w:style w:type="character" w:customStyle="1" w:styleId="Teksttreci4">
    <w:name w:val="Tekst treści (4)_"/>
    <w:link w:val="Teksttreci41"/>
    <w:uiPriority w:val="99"/>
    <w:rsid w:val="00C72964"/>
    <w:rPr>
      <w:sz w:val="19"/>
      <w:szCs w:val="19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C72964"/>
    <w:pPr>
      <w:shd w:val="clear" w:color="auto" w:fill="FFFFFF"/>
      <w:suppressAutoHyphens w:val="0"/>
      <w:spacing w:before="1200" w:after="660" w:line="240" w:lineRule="atLeast"/>
      <w:ind w:hanging="400"/>
      <w:jc w:val="center"/>
    </w:pPr>
    <w:rPr>
      <w:rFonts w:eastAsia="Calibri" w:cs="Arial"/>
      <w:sz w:val="19"/>
      <w:szCs w:val="19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87E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7E7B"/>
    <w:rPr>
      <w:rFonts w:eastAsia="Lato" w:cs="Lato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B87E7B"/>
    <w:rPr>
      <w:vertAlign w:val="superscript"/>
    </w:rPr>
  </w:style>
  <w:style w:type="paragraph" w:customStyle="1" w:styleId="Default">
    <w:name w:val="Default"/>
    <w:rsid w:val="00C050B5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Numerator1">
    <w:name w:val="Numerator 1"/>
    <w:basedOn w:val="Normalny"/>
    <w:qFormat/>
    <w:rsid w:val="00851DD3"/>
    <w:pPr>
      <w:widowControl/>
      <w:suppressAutoHyphens w:val="0"/>
      <w:spacing w:after="120"/>
      <w:jc w:val="both"/>
    </w:pPr>
    <w:rPr>
      <w:rFonts w:ascii="Bookman Old Style" w:eastAsia="Calibri" w:hAnsi="Bookman Old Style" w:cs="Times New Roman"/>
      <w:color w:val="00000A"/>
      <w:sz w:val="24"/>
      <w:szCs w:val="24"/>
      <w:lang w:eastAsia="pl-PL"/>
    </w:rPr>
  </w:style>
  <w:style w:type="paragraph" w:customStyle="1" w:styleId="Numerator2">
    <w:name w:val="Numerator 2"/>
    <w:basedOn w:val="Numerator1"/>
    <w:qFormat/>
    <w:rsid w:val="00851DD3"/>
  </w:style>
  <w:style w:type="paragraph" w:customStyle="1" w:styleId="p1">
    <w:name w:val="p1"/>
    <w:basedOn w:val="Normalny"/>
    <w:rsid w:val="001646AD"/>
    <w:pPr>
      <w:widowControl/>
      <w:suppressAutoHyphens w:val="0"/>
    </w:pPr>
    <w:rPr>
      <w:rFonts w:ascii="Verdana" w:eastAsia="Times New Roman" w:hAnsi="Verdana" w:cs="Calibri"/>
      <w:sz w:val="14"/>
      <w:szCs w:val="14"/>
      <w:lang w:eastAsia="pl-PL"/>
    </w:rPr>
  </w:style>
  <w:style w:type="paragraph" w:customStyle="1" w:styleId="p2">
    <w:name w:val="p2"/>
    <w:basedOn w:val="Normalny"/>
    <w:rsid w:val="001646AD"/>
    <w:pPr>
      <w:widowControl/>
      <w:suppressAutoHyphens w:val="0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1646AD"/>
  </w:style>
  <w:style w:type="character" w:customStyle="1" w:styleId="colour">
    <w:name w:val="colour"/>
    <w:basedOn w:val="Domylnaczcionkaakapitu"/>
    <w:rsid w:val="008B3B15"/>
  </w:style>
  <w:style w:type="character" w:customStyle="1" w:styleId="Teksttreci">
    <w:name w:val="Tekst treści_"/>
    <w:basedOn w:val="Domylnaczcionkaakapitu"/>
    <w:link w:val="Teksttreci0"/>
    <w:uiPriority w:val="99"/>
    <w:rsid w:val="007748A0"/>
    <w:rPr>
      <w:rFonts w:ascii="Arial" w:hAnsi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748A0"/>
    <w:pPr>
      <w:shd w:val="clear" w:color="auto" w:fill="FFFFFF"/>
      <w:suppressAutoHyphens w:val="0"/>
      <w:spacing w:before="60" w:after="60" w:line="240" w:lineRule="atLeast"/>
    </w:pPr>
    <w:rPr>
      <w:rFonts w:ascii="Arial" w:eastAsia="Calibri" w:hAnsi="Arial" w:cs="Arial"/>
      <w:sz w:val="18"/>
      <w:szCs w:val="18"/>
      <w:lang w:eastAsia="pl-PL"/>
    </w:rPr>
  </w:style>
  <w:style w:type="paragraph" w:customStyle="1" w:styleId="Stopka1">
    <w:name w:val="Stopka1"/>
    <w:basedOn w:val="Normalny"/>
    <w:uiPriority w:val="99"/>
    <w:unhideWhenUsed/>
    <w:rsid w:val="007748A0"/>
    <w:pPr>
      <w:widowControl/>
      <w:tabs>
        <w:tab w:val="center" w:pos="4320"/>
        <w:tab w:val="right" w:pos="8640"/>
      </w:tabs>
      <w:suppressAutoHyphens w:val="0"/>
    </w:pPr>
    <w:rPr>
      <w:rFonts w:ascii="Cambria" w:eastAsia="Cambria" w:hAnsi="Cambria" w:cs="Times New Roman"/>
      <w:color w:val="00000A"/>
      <w:sz w:val="24"/>
      <w:szCs w:val="24"/>
    </w:rPr>
  </w:style>
  <w:style w:type="character" w:customStyle="1" w:styleId="lrzxr">
    <w:name w:val="lrzxr"/>
    <w:basedOn w:val="Domylnaczcionkaakapitu"/>
    <w:rsid w:val="00E4340B"/>
  </w:style>
  <w:style w:type="character" w:customStyle="1" w:styleId="xmarkedcontent">
    <w:name w:val="x_markedcontent"/>
    <w:basedOn w:val="Domylnaczcionkaakapitu"/>
    <w:rsid w:val="00E4340B"/>
  </w:style>
  <w:style w:type="paragraph" w:customStyle="1" w:styleId="Akapitzlist1">
    <w:name w:val="Akapit z listą1"/>
    <w:basedOn w:val="Normalny"/>
    <w:rsid w:val="00E4340B"/>
    <w:pPr>
      <w:widowControl/>
      <w:suppressAutoHyphens w:val="0"/>
      <w:ind w:left="720"/>
      <w:contextualSpacing/>
    </w:pPr>
    <w:rPr>
      <w:rFonts w:ascii="Cambria" w:eastAsia="Cambria" w:hAnsi="Cambria" w:cs="Cambria"/>
      <w:color w:val="000000"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4340B"/>
    <w:pPr>
      <w:suppressAutoHyphens w:val="0"/>
      <w:autoSpaceDE w:val="0"/>
      <w:autoSpaceDN w:val="0"/>
      <w:ind w:left="407" w:right="823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340B"/>
    <w:pPr>
      <w:suppressAutoHyphens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340B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7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63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8328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225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18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709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27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0209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89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5499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759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4922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7713625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747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13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7702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5900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0194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5335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0269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single" w:sz="6" w:space="15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03364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25367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89181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8182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3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35666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17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743163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097305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67054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744201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67461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23113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8960132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33178881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2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dn@pm.mofnet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zqd\Desktop\Koordynacja%20IAS\Dla%20Dyrektora\Wzory%20pism%20IAS\Za&#322;&#261;cznik%20nr%2012%20-%20pismo%20KAS%20(word%2097-2003%20z%20miejscem%20na%20kod%20kreskowy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1CCBF-A5E2-4B9E-83ED-393B33B70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12 - pismo KAS (word 97-2003 z miejscem na kod kreskowy).dot</Template>
  <TotalTime>1402</TotalTime>
  <Pages>1</Pages>
  <Words>4630</Words>
  <Characters>27784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Rommel E..</dc:creator>
  <cp:keywords/>
  <dc:description/>
  <cp:lastModifiedBy>Witkowski Wojciech 3</cp:lastModifiedBy>
  <cp:revision>116</cp:revision>
  <cp:lastPrinted>2023-06-30T07:55:00Z</cp:lastPrinted>
  <dcterms:created xsi:type="dcterms:W3CDTF">2023-06-13T09:01:00Z</dcterms:created>
  <dcterms:modified xsi:type="dcterms:W3CDTF">2026-03-27T09:43:00Z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UxC4dwLulzfINJ8nQH+xvX5LNGipWa4BRSZhPgxsCvkktvEfMiIJ2W7HmM5C50JFvkaG2x1jlfaQK5F1OpP21Q==</vt:lpwstr>
  </property>
  <property fmtid="{D5CDD505-2E9C-101B-9397-08002B2CF9AE}" pid="4" name="MFClassificationDate">
    <vt:lpwstr>2021-07-14T07:44:15.9868236+02:00</vt:lpwstr>
  </property>
  <property fmtid="{D5CDD505-2E9C-101B-9397-08002B2CF9AE}" pid="5" name="MFClassifiedBySID">
    <vt:lpwstr>UxC4dwLulzfINJ8nQH+xvX5LNGipWa4BRSZhPgxsCvm42mrIC/DSDv0ggS+FjUN/2v1BBotkLlY5aAiEhoi6uYKk2jO/xfbyWWVK39gOZIdsCnxz8rnhxA6qoy9+LzNb</vt:lpwstr>
  </property>
  <property fmtid="{D5CDD505-2E9C-101B-9397-08002B2CF9AE}" pid="6" name="MFGRNItemId">
    <vt:lpwstr>GRN-e17422ea-f278-472d-9cb8-01bc29d39127</vt:lpwstr>
  </property>
  <property fmtid="{D5CDD505-2E9C-101B-9397-08002B2CF9AE}" pid="7" name="MFHash">
    <vt:lpwstr>NcC2+h3u0cbKUigLTRAMCl3N2oV7rkHD1/oZU/bLfhs=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